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588.5pt;margin-top:112.15pt;width:36pt;height:19pt;rotation:-26268631fd;z-index:251656192"/>
        </w:pict>
      </w:r>
      <w:r>
        <w:rPr>
          <w:noProof/>
        </w:rPr>
        <w:pict>
          <v:shape id="_x0000_s1027" type="#_x0000_t13" style="position:absolute;margin-left:331.95pt;margin-top:118.25pt;width:36pt;height:19pt;rotation:-28952972fd;z-index:251653120"/>
        </w:pict>
      </w:r>
      <w:r>
        <w:rPr>
          <w:noProof/>
        </w:rPr>
        <w:pict>
          <v:shape id="_x0000_s1028" type="#_x0000_t13" style="position:absolute;margin-left:93.3pt;margin-top:117.5pt;width:36pt;height:19.5pt;rotation:-52757406fd;z-index:251642880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8" o:spid="_x0000_i1025" type="#_x0000_t75" alt="IMG_0230.jpg" style="width:222.75pt;height:167.25pt;visibility:visible">
            <v:imagedata r:id="rId7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2" o:spid="_x0000_i1026" type="#_x0000_t75" alt="PIC00059" style="width:222.75pt;height:167.25pt;visibility:visible">
            <v:imagedata r:id="rId8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3" o:spid="_x0000_i1027" type="#_x0000_t75" alt="PIC00061" style="width:222.75pt;height:167.25pt;visibility:visible">
            <v:imagedata r:id="rId9" o:title=""/>
          </v:shape>
        </w:pic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1.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3.</w: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 id="_x0000_s1029" type="#_x0000_t13" style="position:absolute;margin-left:340.45pt;margin-top:133.7pt;width:36pt;height:15.5pt;rotation:-2680606fd;z-index:251650048"/>
        </w:pict>
      </w:r>
      <w:r>
        <w:rPr>
          <w:noProof/>
        </w:rPr>
        <w:pict>
          <v:shape id="_x0000_s1030" type="#_x0000_t13" style="position:absolute;margin-left:120.65pt;margin-top:47.65pt;width:36pt;height:19pt;rotation:-20271077fd;z-index:251652096"/>
        </w:pict>
      </w:r>
      <w:r>
        <w:rPr>
          <w:noProof/>
        </w:rPr>
        <w:pict>
          <v:shape id="_x0000_s1031" type="#_x0000_t13" style="position:absolute;margin-left:26.95pt;margin-top:67.6pt;width:36pt;height:18pt;rotation:-20493032fd;z-index:251649024"/>
        </w:pict>
      </w:r>
      <w:r>
        <w:rPr>
          <w:noProof/>
        </w:rPr>
        <w:pict>
          <v:shape id="_x0000_s1032" type="#_x0000_t13" style="position:absolute;margin-left:610.6pt;margin-top:121.7pt;width:36pt;height:19pt;rotation:-52489159fd;z-index:251643904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4" o:spid="_x0000_i1028" type="#_x0000_t75" alt="PIC00063" style="width:222.75pt;height:167.25pt;visibility:visible">
            <v:imagedata r:id="rId10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5" o:spid="_x0000_i1029" type="#_x0000_t75" alt="PIC00064" style="width:222.75pt;height:167.25pt;visibility:visible">
            <v:imagedata r:id="rId11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6" o:spid="_x0000_i1030" type="#_x0000_t75" alt="PIC00066" style="width:222pt;height:166.5pt;visibility:visible">
            <v:imagedata r:id="rId12" o:title=""/>
          </v:shape>
        </w:pic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4.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5.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6.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 id="_x0000_s1033" type="#_x0000_t13" style="position:absolute;margin-left:390.4pt;margin-top:120.45pt;width:36pt;height:19pt;rotation:-12925841fd;z-index:251654144"/>
        </w:pict>
      </w:r>
      <w:r>
        <w:rPr>
          <w:noProof/>
        </w:rPr>
        <w:pict>
          <v:shape id="_x0000_s1034" type="#_x0000_t13" style="position:absolute;margin-left:397.9pt;margin-top:92.7pt;width:36pt;height:19pt;rotation:-12510559fd;z-index:251651072"/>
        </w:pict>
      </w:r>
      <w:r>
        <w:rPr>
          <w:noProof/>
        </w:rPr>
        <w:pict>
          <v:shape id="_x0000_s1035" type="#_x0000_t13" style="position:absolute;margin-left:299.45pt;margin-top:98.75pt;width:36pt;height:19pt;rotation:-26268631fd;z-index:251655168"/>
        </w:pict>
      </w:r>
      <w:r>
        <w:rPr>
          <w:noProof/>
        </w:rPr>
        <w:pict>
          <v:shape id="_x0000_s1036" type="#_x0000_t13" style="position:absolute;margin-left:511.7pt;margin-top:84.7pt;width:36pt;height:18pt;rotation:-74115916fd;z-index:251646976"/>
        </w:pict>
      </w:r>
      <w:r>
        <w:rPr>
          <w:noProof/>
        </w:rPr>
        <w:pict>
          <v:shape id="_x0000_s1037" type="#_x0000_t13" style="position:absolute;margin-left:638.45pt;margin-top:68.4pt;width:36pt;height:18pt;rotation:-7469499fd;z-index:251648000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7" o:spid="_x0000_i1031" type="#_x0000_t75" alt="PIC00067" style="width:222.75pt;height:167.25pt;visibility:visible">
            <v:imagedata r:id="rId13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8" o:spid="_x0000_i1032" type="#_x0000_t75" alt="PIC00069" style="width:222.75pt;height:167.25pt;visibility:visible">
            <v:imagedata r:id="rId14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9" o:spid="_x0000_i1033" type="#_x0000_t75" alt="Kopie PIC000001" style="width:222.75pt;height:167.25pt;visibility:visible">
            <v:imagedata r:id="rId15" o:title=""/>
          </v:shape>
        </w:pic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7.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8.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9.</w: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 id="_x0000_s1038" type="#_x0000_t13" style="position:absolute;margin-left:166.5pt;margin-top:134.85pt;width:36pt;height:19.5pt;rotation:270;z-index:251645952"/>
        </w:pict>
      </w:r>
      <w:r>
        <w:rPr>
          <w:noProof/>
        </w:rPr>
        <w:pict>
          <v:shape id="_x0000_s1039" type="#_x0000_t13" style="position:absolute;margin-left:606.8pt;margin-top:111.55pt;width:36pt;height:18pt;rotation:10866452fd;z-index:251644928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10" o:spid="_x0000_i1034" type="#_x0000_t75" alt="PIC00071" style="width:222.75pt;height:167.25pt;visibility:visible">
            <v:imagedata r:id="rId16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11" o:spid="_x0000_i1035" type="#_x0000_t75" alt="PIC00072" style="width:221.25pt;height:167.25pt;visibility:visible">
            <v:imagedata r:id="rId17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12" o:spid="_x0000_i1036" type="#_x0000_t75" alt="PIC00080" style="width:223.5pt;height:165.75pt;visibility:visible">
            <v:imagedata r:id="rId18" o:title=""/>
          </v:shape>
        </w:pic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10.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11.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12.</w:t>
      </w:r>
    </w:p>
    <w:p w:rsidR="00AF3D22" w:rsidRPr="000C47E1" w:rsidRDefault="00AF3D22">
      <w:pPr>
        <w:ind w:left="4248" w:hanging="4248"/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13" o:spid="_x0000_i1037" type="#_x0000_t75" alt="PIC00075" style="width:225pt;height:168.75pt;visibility:visible">
            <v:imagedata r:id="rId19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14" o:spid="_x0000_i1038" type="#_x0000_t75" alt="PIC00077" style="width:224.25pt;height:168pt;visibility:visible">
            <v:imagedata r:id="rId20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0" o:spid="_x0000_i1039" type="#_x0000_t75" alt="exterior-photos-new_06ECFDB7-4F3F-4620-8196-59EAE350466D_252x760.jpg" style="width:221.25pt;height:165.75pt;visibility:visible">
            <v:imagedata r:id="rId21" o:title=""/>
          </v:shape>
        </w:pict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13.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14.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 xml:space="preserve">                                            15.</w:t>
      </w:r>
    </w:p>
    <w:p w:rsidR="00AF3D22" w:rsidRPr="000C47E1" w:rsidRDefault="00AF3D22" w:rsidP="00296F4B">
      <w:pPr>
        <w:rPr>
          <w:rFonts w:ascii="Microsoft Sans Serif" w:hAnsi="Microsoft Sans Serif" w:cs="Microsoft Sans Serif"/>
          <w:noProof/>
          <w:sz w:val="24"/>
          <w:szCs w:val="24"/>
        </w:rPr>
      </w:pPr>
      <w:r>
        <w:rPr>
          <w:noProof/>
        </w:rPr>
        <w:pict>
          <v:shape id="_x0000_s1040" type="#_x0000_t13" style="position:absolute;margin-left:149pt;margin-top:126.75pt;width:36pt;height:15.5pt;rotation:16474256fd;z-index:251660288"/>
        </w:pict>
      </w:r>
      <w:r>
        <w:rPr>
          <w:noProof/>
        </w:rPr>
        <w:pict>
          <v:shape id="_x0000_s1041" type="#_x0000_t13" style="position:absolute;margin-left:44.2pt;margin-top:68.35pt;width:36pt;height:19pt;rotation:-26268631fd;z-index:251664384"/>
        </w:pict>
      </w:r>
      <w:r>
        <w:rPr>
          <w:noProof/>
        </w:rPr>
        <w:pict>
          <v:shape id="_x0000_s1042" type="#_x0000_t13" style="position:absolute;margin-left:365.45pt;margin-top:87.35pt;width:36pt;height:15.5pt;rotation:10308261fd;z-index:251658240"/>
        </w:pict>
      </w:r>
      <w:r>
        <w:rPr>
          <w:noProof/>
        </w:rPr>
        <w:pict>
          <v:shape id="_x0000_s1043" type="#_x0000_t13" style="position:absolute;margin-left:357.7pt;margin-top:30.75pt;width:36pt;height:15.5pt;rotation:10259791fd;z-index:251668480"/>
        </w:pict>
      </w:r>
      <w:r>
        <w:rPr>
          <w:noProof/>
        </w:rPr>
        <w:pict>
          <v:shape id="_x0000_s1044" type="#_x0000_t13" style="position:absolute;margin-left:553.6pt;margin-top:79.5pt;width:36pt;height:19pt;rotation:-26268631fd;z-index:251665408"/>
        </w:pict>
      </w:r>
      <w:r>
        <w:rPr>
          <w:noProof/>
        </w:rPr>
        <w:pict>
          <v:shape id="_x0000_s1045" type="#_x0000_t13" style="position:absolute;margin-left:609.3pt;margin-top:132.15pt;width:36pt;height:15.5pt;rotation:16474256fd;z-index:251669504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0" type="#_x0000_t75" alt="IMG_0230.jpg" style="width:222.75pt;height:167.25pt;visibility:visible">
            <v:imagedata r:id="rId22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1" type="#_x0000_t75" alt="PIC00059" style="width:222.75pt;height:167.25pt;visibility:visible">
            <v:imagedata r:id="rId23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2" type="#_x0000_t75" alt="PIC00061" style="width:222.75pt;height:167.25pt;visibility:visible">
            <v:imagedata r:id="rId24" o:title=""/>
          </v:shape>
        </w:pict>
      </w:r>
    </w:p>
    <w:p w:rsidR="00AF3D22" w:rsidRPr="000C47E1" w:rsidRDefault="00AF3D22" w:rsidP="00296F4B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16.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17.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18.</w:t>
      </w:r>
    </w:p>
    <w:p w:rsidR="00AF3D22" w:rsidRPr="000C47E1" w:rsidRDefault="00AF3D22" w:rsidP="00296F4B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 id="_x0000_s1046" type="#_x0000_t13" style="position:absolute;margin-left:81pt;margin-top:30.35pt;width:36pt;height:19pt;rotation:-25185596fd;z-index:251662336"/>
        </w:pict>
      </w:r>
      <w:r>
        <w:rPr>
          <w:noProof/>
        </w:rPr>
        <w:pict>
          <v:shape id="_x0000_s1047" type="#_x0000_t13" style="position:absolute;margin-left:392.95pt;margin-top:104.1pt;width:36pt;height:18pt;rotation:-74804075fd;z-index:251659264"/>
        </w:pict>
      </w:r>
      <w:r>
        <w:rPr>
          <w:noProof/>
        </w:rPr>
        <w:pict>
          <v:shape id="_x0000_s1048" type="#_x0000_t13" style="position:absolute;margin-left:557.8pt;margin-top:45.05pt;width:36pt;height:18pt;rotation:-20493032fd;z-index:251666432"/>
        </w:pict>
      </w:r>
      <w:r>
        <w:rPr>
          <w:noProof/>
        </w:rPr>
        <w:pict>
          <v:shape id="_x0000_s1049" type="#_x0000_t13" style="position:absolute;margin-left:648.45pt;margin-top:76.1pt;width:36pt;height:19pt;rotation:-12510559fd;z-index:251661312"/>
        </w:pict>
      </w:r>
      <w:r>
        <w:rPr>
          <w:noProof/>
        </w:rPr>
        <w:pict>
          <v:shape id="_x0000_s1050" type="#_x0000_t13" style="position:absolute;margin-left:581.65pt;margin-top:125.55pt;width:36pt;height:19pt;rotation:-30540456fd;z-index:251657216"/>
        </w:pict>
      </w:r>
      <w:r>
        <w:rPr>
          <w:noProof/>
        </w:rPr>
        <w:pict>
          <v:shape id="_x0000_s1051" type="#_x0000_t13" style="position:absolute;margin-left:631.35pt;margin-top:49.35pt;width:36pt;height:19pt;rotation:-12925841fd;z-index:251663360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3" type="#_x0000_t75" alt="PIC00063" style="width:222.75pt;height:167.25pt;visibility:visible">
            <v:imagedata r:id="rId25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4" type="#_x0000_t75" alt="PIC00064" style="width:222.75pt;height:167.25pt;visibility:visible">
            <v:imagedata r:id="rId26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5" type="#_x0000_t75" alt="PIC00066" style="width:222pt;height:166.5pt;visibility:visible">
            <v:imagedata r:id="rId27" o:title=""/>
          </v:shape>
        </w:pict>
      </w:r>
    </w:p>
    <w:p w:rsidR="00AF3D22" w:rsidRPr="000C47E1" w:rsidRDefault="00AF3D22" w:rsidP="00296F4B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19.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20.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21.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</w:p>
    <w:p w:rsidR="00AF3D22" w:rsidRPr="000C47E1" w:rsidRDefault="00AF3D22" w:rsidP="00296F4B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2" type="#_x0000_t32" style="position:absolute;margin-left:645.65pt;margin-top:55.35pt;width:5.25pt;height:33.6pt;flip:x;z-index:251672576" o:connectortype="straight" strokecolor="red" strokeweight="1.5pt">
            <v:stroke dashstyle="dash"/>
          </v:shape>
        </w:pict>
      </w:r>
      <w:r>
        <w:rPr>
          <w:noProof/>
        </w:rPr>
        <w:pict>
          <v:shape id="_x0000_s1053" type="#_x0000_t32" style="position:absolute;margin-left:594.3pt;margin-top:46.15pt;width:14.85pt;height:32.25pt;z-index:251671552" o:connectortype="straight" strokecolor="red" strokeweight="1.5pt">
            <v:stroke dashstyle="dash"/>
          </v:shape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6" type="#_x0000_t75" alt="PIC00067" style="width:222.75pt;height:167.25pt;visibility:visible">
            <v:imagedata r:id="rId28" o:title="" gain="62915f" blacklevel="-4588f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7" type="#_x0000_t75" alt="PIC00069" style="width:222.75pt;height:167.25pt;visibility:visible">
            <v:imagedata r:id="rId29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8" type="#_x0000_t75" alt="Kopie PIC000001" style="width:222.75pt;height:167.25pt;visibility:visible">
            <v:imagedata r:id="rId30" o:title=""/>
          </v:shape>
        </w:pict>
      </w:r>
    </w:p>
    <w:p w:rsidR="00AF3D22" w:rsidRPr="000C47E1" w:rsidRDefault="00AF3D22" w:rsidP="00296F4B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22.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23.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24.</w:t>
      </w:r>
    </w:p>
    <w:p w:rsidR="00AF3D22" w:rsidRPr="000C47E1" w:rsidRDefault="00AF3D22" w:rsidP="002B5565">
      <w:pPr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 id="_x0000_s1054" style="position:absolute;margin-left:370.05pt;margin-top:45.95pt;width:44.55pt;height:30.75pt;z-index:251670528" coordsize="891,615" path="m11,c5,139,,279,40,377v40,98,124,186,211,212c338,615,465,576,564,531,663,486,797,371,844,320v47,-51,-1,-78,,-96e" filled="f" fillcolor="red" strokecolor="red" strokeweight="1.5pt">
            <v:stroke dashstyle="dash"/>
            <v:path arrowok="t"/>
          </v:shape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49" type="#_x0000_t75" alt="PIC00071" style="width:222.75pt;height:167.25pt;visibility:visible">
            <v:imagedata r:id="rId31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0" type="#_x0000_t75" alt="PIC00072" style="width:221.25pt;height:167.25pt;visibility:visible">
            <v:imagedata r:id="rId32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1" type="#_x0000_t75" alt="PIC00080" style="width:223.5pt;height:165.75pt;visibility:visible">
            <v:imagedata r:id="rId33" o:title=""/>
          </v:shape>
        </w:pict>
      </w:r>
    </w:p>
    <w:p w:rsidR="00AF3D22" w:rsidRPr="000C47E1" w:rsidRDefault="00AF3D22" w:rsidP="002B5565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25.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26.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27.</w:t>
      </w:r>
    </w:p>
    <w:p w:rsidR="00AF3D22" w:rsidRPr="000C47E1" w:rsidRDefault="00AF3D22" w:rsidP="002B5565">
      <w:pPr>
        <w:ind w:left="4248" w:hanging="4248"/>
        <w:rPr>
          <w:rFonts w:ascii="Microsoft Sans Serif" w:hAnsi="Microsoft Sans Serif" w:cs="Microsoft Sans Serif"/>
          <w:sz w:val="24"/>
          <w:szCs w:val="24"/>
        </w:rPr>
      </w:pPr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55" type="#_x0000_t93" style="position:absolute;left:0;text-align:left;margin-left:612.25pt;margin-top:110.45pt;width:36pt;height:27pt;rotation:-7659237fd;z-index:251667456" fillcolor="red"/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2" type="#_x0000_t75" alt="PIC00075" style="width:225pt;height:168.75pt;visibility:visible">
            <v:imagedata r:id="rId34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3" type="#_x0000_t75" alt="PIC00077" style="width:224.25pt;height:168pt;visibility:visible">
            <v:imagedata r:id="rId35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4" type="#_x0000_t75" alt="exterior-photos-new_06ECFDB7-4F3F-4620-8196-59EAE350466D_252x760.jpg" style="width:223.5pt;height:165.75pt;visibility:visible">
            <v:imagedata r:id="rId36" o:title=""/>
          </v:shape>
        </w:pict>
      </w:r>
    </w:p>
    <w:p w:rsidR="00AF3D22" w:rsidRPr="000C47E1" w:rsidRDefault="00AF3D22" w:rsidP="002B5565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28.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>29.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 xml:space="preserve">                                             30.</w:t>
      </w:r>
    </w:p>
    <w:p w:rsidR="00AF3D22" w:rsidRPr="000C47E1" w:rsidRDefault="00AF3D22" w:rsidP="002B5565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 xml:space="preserve">                                                                    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>Инструмент:</w:t>
      </w:r>
    </w:p>
    <w:p w:rsidR="00AF3D22" w:rsidRPr="000C47E1" w:rsidRDefault="00AF3D22">
      <w:pPr>
        <w:rPr>
          <w:rFonts w:ascii="Microsoft Sans Serif" w:hAnsi="Microsoft Sans Serif" w:cs="Microsoft Sans Serif"/>
          <w:noProof/>
          <w:sz w:val="24"/>
          <w:szCs w:val="24"/>
          <w:lang w:eastAsia="ru-RU"/>
        </w:rPr>
      </w:pP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1" o:spid="_x0000_i1055" type="#_x0000_t75" style="width:179.25pt;height:132.75pt;visibility:visible">
            <v:imagedata r:id="rId37" o:title=""/>
          </v:shape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  <w:lang w:eastAsia="ru-RU"/>
        </w:rPr>
        <w:t xml:space="preserve">       </w: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6" type="#_x0000_t75" style="width:179.25pt;height:132.75pt;visibility:visible">
            <v:imagedata r:id="rId38" o:title=""/>
          </v:shape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  <w:lang w:eastAsia="ru-RU"/>
        </w:rPr>
        <w:t xml:space="preserve">       </w: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7" type="#_x0000_t75" style="width:179.25pt;height:132.75pt;visibility:visible">
            <v:imagedata r:id="rId39" o:title=""/>
          </v:shape>
        </w:pict>
      </w:r>
      <w:r w:rsidRPr="000C47E1">
        <w:rPr>
          <w:rFonts w:ascii="Microsoft Sans Serif" w:hAnsi="Microsoft Sans Serif" w:cs="Microsoft Sans Serif"/>
          <w:noProof/>
          <w:sz w:val="24"/>
          <w:szCs w:val="24"/>
          <w:lang w:eastAsia="ru-RU"/>
        </w:rPr>
        <w:t xml:space="preserve">  </w:t>
      </w:r>
    </w:p>
    <w:p w:rsidR="00AF3D22" w:rsidRPr="000C47E1" w:rsidRDefault="00AF3D22" w:rsidP="000B5D45">
      <w:pPr>
        <w:autoSpaceDE w:val="0"/>
        <w:autoSpaceDN w:val="0"/>
        <w:adjustRightInd w:val="0"/>
        <w:rPr>
          <w:rFonts w:ascii="Microsoft Sans Serif" w:hAnsi="Microsoft Sans Serif" w:cs="Microsoft Sans Serif"/>
          <w:sz w:val="24"/>
          <w:szCs w:val="24"/>
          <w:lang w:eastAsia="ru-RU"/>
        </w:rPr>
      </w:pP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1. BF 1 фреза </w:t>
      </w:r>
      <w:r w:rsidRPr="000C47E1">
        <w:rPr>
          <w:rFonts w:ascii="Microsoft Sans Serif" w:eastAsia="SymbolMT" w:hAnsi="Microsoft Sans Serif"/>
          <w:sz w:val="24"/>
          <w:szCs w:val="24"/>
          <w:lang w:val="en-US" w:eastAsia="ru-RU"/>
        </w:rPr>
        <w:sym w:font="Symbol" w:char="F0C6"/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22 мм                        2. BF 11 фреза </w:t>
      </w:r>
      <w:r w:rsidRPr="000C47E1">
        <w:rPr>
          <w:rFonts w:ascii="Microsoft Sans Serif" w:hAnsi="Microsoft Sans Serif" w:cs="Microsoft Sans Serif"/>
          <w:sz w:val="24"/>
          <w:szCs w:val="24"/>
          <w:lang w:val="ru-RU" w:eastAsia="ru-RU"/>
        </w:rPr>
        <w:sym w:font="Symbol" w:char="F0C6"/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39,5 мм                   3. BF 3 </w:t>
      </w:r>
    </w:p>
    <w:p w:rsidR="00AF3D22" w:rsidRPr="000C47E1" w:rsidRDefault="00AF3D22">
      <w:pPr>
        <w:rPr>
          <w:rFonts w:ascii="Microsoft Sans Serif" w:hAnsi="Microsoft Sans Serif" w:cs="Microsoft Sans Serif"/>
          <w:noProof/>
          <w:sz w:val="24"/>
          <w:szCs w:val="24"/>
          <w:lang w:eastAsia="ru-RU"/>
        </w:rPr>
      </w:pPr>
    </w:p>
    <w:p w:rsidR="00AF3D22" w:rsidRPr="000C47E1" w:rsidRDefault="00AF3D22">
      <w:pPr>
        <w:rPr>
          <w:rFonts w:ascii="Microsoft Sans Serif" w:hAnsi="Microsoft Sans Serif" w:cs="Microsoft Sans Serif"/>
          <w:sz w:val="24"/>
          <w:szCs w:val="24"/>
        </w:rPr>
      </w:pP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8" type="#_x0000_t75" style="width:179.25pt;height:132.75pt;visibility:visible">
            <v:imagedata r:id="rId40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 xml:space="preserve">       </w: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_x0000_i1059" type="#_x0000_t75" style="width:179.25pt;height:132.75pt;visibility:visible">
            <v:imagedata r:id="rId41" o:title=""/>
          </v:shape>
        </w:pict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 xml:space="preserve">                   </w:t>
      </w:r>
      <w:r w:rsidRPr="000C47E1">
        <w:rPr>
          <w:rFonts w:ascii="Microsoft Sans Serif" w:hAnsi="Microsoft Sans Serif" w:cs="Microsoft Sans Serif"/>
          <w:noProof/>
          <w:sz w:val="24"/>
          <w:szCs w:val="24"/>
        </w:rPr>
        <w:pict>
          <v:shape id="Рисунок 36" o:spid="_x0000_i1060" type="#_x0000_t75" alt="308_mod.jpg" style="width:273pt;height:118.5pt;visibility:visible">
            <v:imagedata r:id="rId42" o:title=""/>
          </v:shape>
        </w:pict>
      </w:r>
    </w:p>
    <w:p w:rsidR="00AF3D22" w:rsidRPr="000C47E1" w:rsidRDefault="00AF3D22" w:rsidP="001B2B4E">
      <w:pPr>
        <w:autoSpaceDE w:val="0"/>
        <w:autoSpaceDN w:val="0"/>
        <w:adjustRightInd w:val="0"/>
        <w:rPr>
          <w:rFonts w:ascii="Microsoft Sans Serif" w:hAnsi="Microsoft Sans Serif" w:cs="Microsoft Sans Serif"/>
          <w:sz w:val="24"/>
          <w:szCs w:val="24"/>
          <w:lang w:eastAsia="ru-RU"/>
        </w:rPr>
      </w:pPr>
      <w:r w:rsidRPr="000C47E1">
        <w:rPr>
          <w:rFonts w:ascii="Microsoft Sans Serif" w:hAnsi="Microsoft Sans Serif" w:cs="Microsoft Sans Serif"/>
          <w:sz w:val="24"/>
          <w:szCs w:val="24"/>
        </w:rPr>
        <w:t xml:space="preserve"> 4. </w:t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BF 13 сверло </w:t>
      </w:r>
      <w:r w:rsidRPr="000C47E1">
        <w:rPr>
          <w:rFonts w:ascii="Microsoft Sans Serif" w:eastAsia="SymbolMT" w:hAnsi="Microsoft Sans Serif"/>
          <w:sz w:val="24"/>
          <w:szCs w:val="24"/>
          <w:lang w:val="ru-RU" w:eastAsia="ru-RU"/>
        </w:rPr>
        <w:sym w:font="Symbol" w:char="F0C6"/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6,8 </w:t>
      </w:r>
      <w:r w:rsidRPr="000C47E1">
        <w:rPr>
          <w:rFonts w:ascii="Microsoft Sans Serif" w:hAnsi="Microsoft Sans Serif" w:cs="Microsoft Sans Serif"/>
          <w:sz w:val="24"/>
          <w:szCs w:val="24"/>
          <w:lang w:val="ru-RU" w:eastAsia="ru-RU"/>
        </w:rPr>
        <w:t>мм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  <w:r w:rsidRPr="000C47E1">
        <w:rPr>
          <w:rFonts w:ascii="Microsoft Sans Serif" w:hAnsi="Microsoft Sans Serif" w:cs="Microsoft Sans Serif"/>
          <w:sz w:val="24"/>
          <w:szCs w:val="24"/>
        </w:rPr>
        <w:tab/>
        <w:t xml:space="preserve">         5. </w:t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SCH 7 шаблон </w:t>
      </w:r>
      <w:r w:rsidRPr="000C47E1">
        <w:rPr>
          <w:rFonts w:ascii="Microsoft Sans Serif" w:eastAsia="SymbolMT" w:hAnsi="Microsoft Sans Serif"/>
          <w:sz w:val="24"/>
          <w:szCs w:val="24"/>
          <w:lang w:val="en-US" w:eastAsia="ru-RU"/>
        </w:rPr>
        <w:sym w:font="Symbol" w:char="F0C6"/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40,5 </w:t>
      </w:r>
      <w:r w:rsidRPr="000C47E1">
        <w:rPr>
          <w:rFonts w:ascii="Microsoft Sans Serif" w:hAnsi="Microsoft Sans Serif" w:cs="Microsoft Sans Serif"/>
          <w:sz w:val="24"/>
          <w:szCs w:val="24"/>
          <w:lang w:val="ru-RU" w:eastAsia="ru-RU"/>
        </w:rPr>
        <w:t>мм</w:t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; </w:t>
      </w:r>
      <w:r w:rsidRPr="000C47E1">
        <w:rPr>
          <w:rFonts w:ascii="Microsoft Sans Serif" w:hAnsi="Microsoft Sans Serif" w:cs="Microsoft Sans Serif"/>
          <w:sz w:val="24"/>
          <w:szCs w:val="24"/>
          <w:lang w:val="ru-RU" w:eastAsia="ru-RU"/>
        </w:rPr>
        <w:t>выступ</w:t>
      </w:r>
      <w:r w:rsidRPr="000C47E1">
        <w:rPr>
          <w:rFonts w:ascii="Microsoft Sans Serif" w:hAnsi="Microsoft Sans Serif" w:cs="Microsoft Sans Serif"/>
          <w:sz w:val="24"/>
          <w:szCs w:val="24"/>
          <w:lang w:eastAsia="ru-RU"/>
        </w:rPr>
        <w:t xml:space="preserve"> 4 </w:t>
      </w:r>
      <w:r w:rsidRPr="000C47E1">
        <w:rPr>
          <w:rFonts w:ascii="Microsoft Sans Serif" w:hAnsi="Microsoft Sans Serif" w:cs="Microsoft Sans Serif"/>
          <w:sz w:val="24"/>
          <w:szCs w:val="24"/>
          <w:lang w:val="ru-RU" w:eastAsia="ru-RU"/>
        </w:rPr>
        <w:t>мм</w:t>
      </w:r>
      <w:r w:rsidRPr="000C47E1">
        <w:rPr>
          <w:rFonts w:ascii="Microsoft Sans Serif" w:hAnsi="Microsoft Sans Serif" w:cs="Microsoft Sans Serif"/>
          <w:sz w:val="24"/>
          <w:szCs w:val="24"/>
        </w:rPr>
        <w:tab/>
      </w:r>
    </w:p>
    <w:sectPr w:rsidR="00AF3D22" w:rsidRPr="000C47E1" w:rsidSect="000C47E1">
      <w:footerReference w:type="default" r:id="rId43"/>
      <w:pgSz w:w="16840" w:h="11907" w:orient="landscape" w:code="9"/>
      <w:pgMar w:top="360" w:right="907" w:bottom="360" w:left="1276" w:header="708" w:footer="34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3D22" w:rsidRDefault="00AF3D22">
      <w:r>
        <w:separator/>
      </w:r>
    </w:p>
  </w:endnote>
  <w:endnote w:type="continuationSeparator" w:id="1">
    <w:p w:rsidR="00AF3D22" w:rsidRDefault="00AF3D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Microsoft Sans Serif">
    <w:panose1 w:val="020B0604020202020204"/>
    <w:charset w:val="EE"/>
    <w:family w:val="swiss"/>
    <w:pitch w:val="variable"/>
    <w:sig w:usb0="61002BDF" w:usb1="80000000" w:usb2="00000008" w:usb3="00000000" w:csb0="0001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3D22" w:rsidRPr="000C47E1" w:rsidRDefault="00AF3D22">
    <w:pPr>
      <w:pStyle w:val="Footer"/>
      <w:framePr w:wrap="auto" w:vAnchor="text" w:hAnchor="margin" w:xAlign="center" w:y="1"/>
      <w:rPr>
        <w:rStyle w:val="PageNumber"/>
        <w:rFonts w:ascii="Microsoft Sans Serif" w:hAnsi="Microsoft Sans Serif" w:cs="Microsoft Sans Serif"/>
        <w:sz w:val="24"/>
        <w:szCs w:val="24"/>
      </w:rPr>
    </w:pPr>
    <w:r w:rsidRPr="000C47E1">
      <w:rPr>
        <w:rStyle w:val="PageNumber"/>
        <w:rFonts w:ascii="Microsoft Sans Serif" w:hAnsi="Microsoft Sans Serif" w:cs="Microsoft Sans Serif"/>
        <w:sz w:val="24"/>
        <w:szCs w:val="24"/>
      </w:rPr>
      <w:fldChar w:fldCharType="begin"/>
    </w:r>
    <w:r w:rsidRPr="000C47E1">
      <w:rPr>
        <w:rStyle w:val="PageNumber"/>
        <w:rFonts w:ascii="Microsoft Sans Serif" w:hAnsi="Microsoft Sans Serif" w:cs="Microsoft Sans Serif"/>
        <w:sz w:val="24"/>
        <w:szCs w:val="24"/>
      </w:rPr>
      <w:instrText xml:space="preserve">PAGE  </w:instrText>
    </w:r>
    <w:r w:rsidRPr="000C47E1">
      <w:rPr>
        <w:rStyle w:val="PageNumber"/>
        <w:rFonts w:ascii="Microsoft Sans Serif" w:hAnsi="Microsoft Sans Serif" w:cs="Microsoft Sans Serif"/>
        <w:sz w:val="24"/>
        <w:szCs w:val="24"/>
      </w:rPr>
      <w:fldChar w:fldCharType="separate"/>
    </w:r>
    <w:r>
      <w:rPr>
        <w:rStyle w:val="PageNumber"/>
        <w:rFonts w:ascii="Microsoft Sans Serif" w:hAnsi="Microsoft Sans Serif" w:cs="Microsoft Sans Serif"/>
        <w:noProof/>
        <w:sz w:val="24"/>
        <w:szCs w:val="24"/>
      </w:rPr>
      <w:t>1</w:t>
    </w:r>
    <w:r w:rsidRPr="000C47E1">
      <w:rPr>
        <w:rStyle w:val="PageNumber"/>
        <w:rFonts w:ascii="Microsoft Sans Serif" w:hAnsi="Microsoft Sans Serif" w:cs="Microsoft Sans Serif"/>
        <w:sz w:val="24"/>
        <w:szCs w:val="24"/>
      </w:rPr>
      <w:fldChar w:fldCharType="end"/>
    </w:r>
  </w:p>
  <w:p w:rsidR="00AF3D22" w:rsidRPr="000C47E1" w:rsidRDefault="00AF3D22">
    <w:pPr>
      <w:pStyle w:val="Footer"/>
      <w:rPr>
        <w:rFonts w:ascii="Microsoft Sans Serif" w:hAnsi="Microsoft Sans Serif" w:cs="Microsoft Sans Serif"/>
        <w:sz w:val="24"/>
        <w:szCs w:val="24"/>
      </w:rPr>
    </w:pPr>
    <w:r w:rsidRPr="000C47E1">
      <w:rPr>
        <w:rFonts w:ascii="Microsoft Sans Serif" w:hAnsi="Microsoft Sans Serif" w:cs="Microsoft Sans Serif"/>
        <w:sz w:val="24"/>
        <w:szCs w:val="24"/>
      </w:rPr>
      <w:t>PCF 1428 / 12.04.2010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3D22" w:rsidRDefault="00AF3D22">
      <w:r>
        <w:separator/>
      </w:r>
    </w:p>
  </w:footnote>
  <w:footnote w:type="continuationSeparator" w:id="1">
    <w:p w:rsidR="00AF3D22" w:rsidRDefault="00AF3D2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8F0769"/>
    <w:multiLevelType w:val="hybridMultilevel"/>
    <w:tmpl w:val="16C032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C51C4"/>
    <w:rsid w:val="00054F98"/>
    <w:rsid w:val="000831DC"/>
    <w:rsid w:val="00087FB4"/>
    <w:rsid w:val="00095CC2"/>
    <w:rsid w:val="000B5D45"/>
    <w:rsid w:val="000C2A18"/>
    <w:rsid w:val="000C47E1"/>
    <w:rsid w:val="00100A49"/>
    <w:rsid w:val="001353BE"/>
    <w:rsid w:val="00153065"/>
    <w:rsid w:val="00167042"/>
    <w:rsid w:val="00167687"/>
    <w:rsid w:val="001B2B4E"/>
    <w:rsid w:val="001C4A48"/>
    <w:rsid w:val="00222239"/>
    <w:rsid w:val="00291042"/>
    <w:rsid w:val="0029443E"/>
    <w:rsid w:val="00296F4B"/>
    <w:rsid w:val="002B5516"/>
    <w:rsid w:val="002B5565"/>
    <w:rsid w:val="00321440"/>
    <w:rsid w:val="003B05DD"/>
    <w:rsid w:val="003C4949"/>
    <w:rsid w:val="004520B3"/>
    <w:rsid w:val="0047472D"/>
    <w:rsid w:val="00476A96"/>
    <w:rsid w:val="00515FA6"/>
    <w:rsid w:val="005C72FC"/>
    <w:rsid w:val="005D5628"/>
    <w:rsid w:val="005E3575"/>
    <w:rsid w:val="00601A09"/>
    <w:rsid w:val="00623C43"/>
    <w:rsid w:val="00653834"/>
    <w:rsid w:val="006538CA"/>
    <w:rsid w:val="00684B50"/>
    <w:rsid w:val="006E3D02"/>
    <w:rsid w:val="006F7E37"/>
    <w:rsid w:val="007E0306"/>
    <w:rsid w:val="00846D65"/>
    <w:rsid w:val="008619B4"/>
    <w:rsid w:val="00873CAC"/>
    <w:rsid w:val="00881615"/>
    <w:rsid w:val="008C51C4"/>
    <w:rsid w:val="009450B7"/>
    <w:rsid w:val="009D2137"/>
    <w:rsid w:val="009E6B83"/>
    <w:rsid w:val="00A40E70"/>
    <w:rsid w:val="00A47099"/>
    <w:rsid w:val="00A562EA"/>
    <w:rsid w:val="00A85625"/>
    <w:rsid w:val="00AB0F1E"/>
    <w:rsid w:val="00AC415C"/>
    <w:rsid w:val="00AC5274"/>
    <w:rsid w:val="00AD16DE"/>
    <w:rsid w:val="00AE6D4C"/>
    <w:rsid w:val="00AF3D22"/>
    <w:rsid w:val="00B16C30"/>
    <w:rsid w:val="00B20D31"/>
    <w:rsid w:val="00B63A66"/>
    <w:rsid w:val="00B83A27"/>
    <w:rsid w:val="00BF451D"/>
    <w:rsid w:val="00C8587E"/>
    <w:rsid w:val="00CB06B6"/>
    <w:rsid w:val="00D63F87"/>
    <w:rsid w:val="00D80324"/>
    <w:rsid w:val="00E227A1"/>
    <w:rsid w:val="00E61496"/>
    <w:rsid w:val="00EA3956"/>
    <w:rsid w:val="00EC0AB3"/>
    <w:rsid w:val="00EE5F71"/>
    <w:rsid w:val="00F9685B"/>
    <w:rsid w:val="00FB6996"/>
    <w:rsid w:val="00FC311E"/>
    <w:rsid w:val="00FE2EA4"/>
    <w:rsid w:val="00FF32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443E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9443E"/>
    <w:pPr>
      <w:keepNext/>
      <w:outlineLvl w:val="0"/>
    </w:pPr>
    <w:rPr>
      <w:rFonts w:ascii="Arial" w:hAnsi="Arial" w:cs="Arial"/>
      <w:b/>
      <w:bCs/>
      <w:sz w:val="16"/>
      <w:szCs w:val="1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056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er">
    <w:name w:val="header"/>
    <w:basedOn w:val="Normal"/>
    <w:link w:val="HeaderChar"/>
    <w:uiPriority w:val="99"/>
    <w:semiHidden/>
    <w:rsid w:val="0029443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80565"/>
    <w:rPr>
      <w:sz w:val="20"/>
      <w:szCs w:val="20"/>
    </w:rPr>
  </w:style>
  <w:style w:type="paragraph" w:styleId="Footer">
    <w:name w:val="footer"/>
    <w:basedOn w:val="Normal"/>
    <w:link w:val="FooterChar"/>
    <w:uiPriority w:val="99"/>
    <w:semiHidden/>
    <w:rsid w:val="0029443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80565"/>
    <w:rPr>
      <w:sz w:val="20"/>
      <w:szCs w:val="20"/>
    </w:rPr>
  </w:style>
  <w:style w:type="character" w:styleId="PageNumber">
    <w:name w:val="page number"/>
    <w:basedOn w:val="DefaultParagraphFont"/>
    <w:uiPriority w:val="99"/>
    <w:semiHidden/>
    <w:rsid w:val="0029443E"/>
  </w:style>
  <w:style w:type="paragraph" w:styleId="BalloonText">
    <w:name w:val="Balloon Text"/>
    <w:basedOn w:val="Normal"/>
    <w:link w:val="BalloonTextChar"/>
    <w:uiPriority w:val="99"/>
    <w:semiHidden/>
    <w:rsid w:val="00846D6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46D65"/>
    <w:rPr>
      <w:rFonts w:ascii="Tahoma" w:hAnsi="Tahoma" w:cs="Tahoma"/>
      <w:sz w:val="16"/>
      <w:szCs w:val="16"/>
      <w:lang w:val="cs-CZ" w:eastAsia="cs-CZ"/>
    </w:rPr>
  </w:style>
  <w:style w:type="paragraph" w:styleId="ListParagraph">
    <w:name w:val="List Paragraph"/>
    <w:basedOn w:val="Normal"/>
    <w:uiPriority w:val="99"/>
    <w:qFormat/>
    <w:rsid w:val="000B5D45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emf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emf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48</TotalTime>
  <Pages>4</Pages>
  <Words>104</Words>
  <Characters>614</Characters>
  <Application>Microsoft Office Outlook</Application>
  <DocSecurity>0</DocSecurity>
  <Lines>0</Lines>
  <Paragraphs>0</Paragraphs>
  <ScaleCrop>false</ScaleCrop>
  <Company>CONSTRUCT A a D s.r.o.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Michal Janoušek</dc:creator>
  <cp:keywords/>
  <dc:description/>
  <cp:lastModifiedBy>Michal Janoušek</cp:lastModifiedBy>
  <cp:revision>10</cp:revision>
  <cp:lastPrinted>2003-05-16T09:49:00Z</cp:lastPrinted>
  <dcterms:created xsi:type="dcterms:W3CDTF">2010-04-09T12:02:00Z</dcterms:created>
  <dcterms:modified xsi:type="dcterms:W3CDTF">2010-04-26T05:56:00Z</dcterms:modified>
</cp:coreProperties>
</file>