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702C" w:rsidRDefault="00B2702C" w:rsidP="000E2D8F"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606.8pt;margin-top:50.35pt;width:31.9pt;height:18pt;rotation:-6181193fd;z-index:251644928"/>
        </w:pict>
      </w:r>
      <w:r>
        <w:rPr>
          <w:noProof/>
        </w:rPr>
        <w:pict>
          <v:shape id="_x0000_s1027" type="#_x0000_t13" style="position:absolute;margin-left:318.55pt;margin-top:67.85pt;width:31.9pt;height:18pt;rotation:10055513fd;z-index:251646976"/>
        </w:pict>
      </w:r>
      <w:r>
        <w:rPr>
          <w:noProof/>
        </w:rPr>
        <w:pict>
          <v:shape id="_x0000_s1028" type="#_x0000_t13" style="position:absolute;margin-left:106.8pt;margin-top:107.45pt;width:31.9pt;height:18pt;rotation:5102321fd;z-index:251641856"/>
        </w:pict>
      </w:r>
      <w:r w:rsidRPr="0041677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0" o:spid="_x0000_i1025" type="#_x0000_t75" alt="P3300015-" style="width:219.75pt;height:165pt;visibility:visible">
            <v:imagedata r:id="rId7" o:title=""/>
          </v:shape>
        </w:pict>
      </w:r>
      <w:r>
        <w:tab/>
      </w:r>
      <w:r w:rsidRPr="00416779">
        <w:rPr>
          <w:noProof/>
        </w:rPr>
        <w:pict>
          <v:shape id="Рисунок 11" o:spid="_x0000_i1026" type="#_x0000_t75" alt="P3300018-" style="width:218.25pt;height:162pt;visibility:visible">
            <v:imagedata r:id="rId8" o:title=""/>
          </v:shape>
        </w:pict>
      </w:r>
      <w:r>
        <w:tab/>
      </w:r>
      <w:r w:rsidRPr="00416779">
        <w:rPr>
          <w:noProof/>
        </w:rPr>
        <w:pict>
          <v:shape id="Рисунок 12" o:spid="_x0000_i1027" type="#_x0000_t75" alt="P3300019-" style="width:218.25pt;height:162pt;visibility:visible">
            <v:imagedata r:id="rId9" o:title=""/>
          </v:shape>
        </w:pict>
      </w:r>
    </w:p>
    <w:p w:rsidR="00B2702C" w:rsidRDefault="00B2702C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B2702C" w:rsidRDefault="00B2702C" w:rsidP="000E2D8F">
      <w:r w:rsidRPr="00416779">
        <w:rPr>
          <w:noProof/>
        </w:rPr>
        <w:pict>
          <v:shape id="Рисунок 13" o:spid="_x0000_i1028" type="#_x0000_t75" alt="P3300021-" style="width:218.25pt;height:162pt;visibility:visible">
            <v:imagedata r:id="rId10" o:title=""/>
          </v:shape>
        </w:pict>
      </w:r>
      <w:r>
        <w:tab/>
      </w:r>
      <w:r w:rsidRPr="00416779">
        <w:rPr>
          <w:noProof/>
        </w:rPr>
        <w:pict>
          <v:shape id="Рисунок 14" o:spid="_x0000_i1029" type="#_x0000_t75" alt="P3300022-" style="width:218.25pt;height:162pt;visibility:visible">
            <v:imagedata r:id="rId11" o:title=""/>
          </v:shape>
        </w:pict>
      </w:r>
      <w:r>
        <w:tab/>
      </w:r>
      <w:r w:rsidRPr="00416779">
        <w:rPr>
          <w:noProof/>
        </w:rPr>
        <w:pict>
          <v:shape id="Рисунок 15" o:spid="_x0000_i1030" type="#_x0000_t75" alt="P3300024-" style="width:219pt;height:164.25pt;visibility:visible">
            <v:imagedata r:id="rId12" o:title=""/>
          </v:shape>
        </w:pict>
      </w:r>
    </w:p>
    <w:p w:rsidR="00B2702C" w:rsidRDefault="00B2702C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B2702C" w:rsidRDefault="00B2702C" w:rsidP="000E2D8F">
      <w:r>
        <w:rPr>
          <w:noProof/>
        </w:rPr>
        <w:pict>
          <v:shape id="_x0000_s1029" type="#_x0000_t13" style="position:absolute;margin-left:506.9pt;margin-top:77.5pt;width:31.9pt;height:18pt;z-index:251643904"/>
        </w:pict>
      </w:r>
      <w:r>
        <w:rPr>
          <w:noProof/>
        </w:rPr>
        <w:pict>
          <v:shape id="_x0000_s1030" type="#_x0000_t13" style="position:absolute;margin-left:671.6pt;margin-top:35pt;width:31.9pt;height:18pt;rotation:-62725646fd;z-index:251650048"/>
        </w:pict>
      </w:r>
      <w:r>
        <w:rPr>
          <w:noProof/>
        </w:rPr>
        <w:pict>
          <v:shape id="_x0000_s1031" type="#_x0000_t13" style="position:absolute;margin-left:384.75pt;margin-top:92.5pt;width:31.9pt;height:18pt;rotation:10515489fd;z-index:251642880"/>
        </w:pict>
      </w:r>
      <w:r>
        <w:rPr>
          <w:noProof/>
        </w:rPr>
        <w:pict>
          <v:shape id="_x0000_s1032" type="#_x0000_t13" style="position:absolute;margin-left:152.35pt;margin-top:113pt;width:31.9pt;height:18pt;rotation:-4192451fd;z-index:251645952"/>
        </w:pict>
      </w:r>
      <w:r>
        <w:rPr>
          <w:noProof/>
        </w:rPr>
        <w:pict>
          <v:shape id="_x0000_s1033" type="#_x0000_t13" style="position:absolute;margin-left:83.85pt;margin-top:99.45pt;width:31.9pt;height:18pt;rotation:-27233230fd;z-index:251649024"/>
        </w:pict>
      </w:r>
      <w:r>
        <w:rPr>
          <w:noProof/>
        </w:rPr>
        <w:pict>
          <v:shape id="_x0000_s1034" type="#_x0000_t13" style="position:absolute;margin-left:14.1pt;margin-top:81.1pt;width:31.9pt;height:18pt;rotation:-27130414fd;z-index:251648000"/>
        </w:pict>
      </w:r>
      <w:r w:rsidRPr="00416779">
        <w:rPr>
          <w:noProof/>
        </w:rPr>
        <w:pict>
          <v:shape id="Рисунок 16" o:spid="_x0000_i1031" type="#_x0000_t75" alt="P3300028-" style="width:218.25pt;height:162pt;visibility:visible">
            <v:imagedata r:id="rId13" o:title=""/>
          </v:shape>
        </w:pict>
      </w:r>
      <w:r>
        <w:tab/>
      </w:r>
      <w:r w:rsidRPr="00416779">
        <w:rPr>
          <w:noProof/>
        </w:rPr>
        <w:pict>
          <v:shape id="Рисунок 17" o:spid="_x0000_i1032" type="#_x0000_t75" alt="P3300029-" style="width:218.25pt;height:162pt;visibility:visible">
            <v:imagedata r:id="rId14" o:title=""/>
          </v:shape>
        </w:pict>
      </w:r>
      <w:r>
        <w:tab/>
      </w:r>
      <w:r w:rsidRPr="00416779">
        <w:rPr>
          <w:noProof/>
        </w:rPr>
        <w:pict>
          <v:shape id="Рисунок 18" o:spid="_x0000_i1033" type="#_x0000_t75" alt="P3300030-" style="width:218.25pt;height:162pt;visibility:visible">
            <v:imagedata r:id="rId15" o:title=""/>
          </v:shape>
        </w:pict>
      </w:r>
    </w:p>
    <w:p w:rsidR="00B2702C" w:rsidRDefault="00B2702C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B2702C" w:rsidRDefault="00B2702C" w:rsidP="000E2D8F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5" type="#_x0000_t202" style="position:absolute;margin-left:624.4pt;margin-top:102.8pt;width:55.85pt;height:18.6pt;z-index:251666432">
            <v:textbox>
              <w:txbxContent>
                <w:p w:rsidR="00B2702C" w:rsidRPr="00D36885" w:rsidRDefault="00B2702C" w:rsidP="00D36885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202" style="position:absolute;margin-left:284.7pt;margin-top:90.9pt;width:55.85pt;height:18.6pt;z-index:251665408">
            <v:textbox>
              <w:txbxContent>
                <w:p w:rsidR="00B2702C" w:rsidRPr="00D36885" w:rsidRDefault="00B2702C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7" type="#_x0000_t32" style="position:absolute;margin-left:606.65pt;margin-top:80.5pt;width:37.45pt;height:12pt;flip:y;z-index:251661312" o:connectortype="straight" strokecolor="red" strokeweight="2pt">
            <v:stroke dashstyle="dash"/>
          </v:shape>
        </w:pict>
      </w:r>
      <w:r>
        <w:rPr>
          <w:noProof/>
        </w:rPr>
        <w:pict>
          <v:shape id="_x0000_s1038" type="#_x0000_t32" style="position:absolute;margin-left:596.9pt;margin-top:53pt;width:9.75pt;height:37.9pt;flip:x y;z-index:251660288" o:connectortype="straight" strokecolor="red" strokeweight="2pt">
            <v:stroke dashstyle="dash"/>
          </v:shape>
        </w:pict>
      </w:r>
      <w:r>
        <w:rPr>
          <w:noProof/>
        </w:rPr>
        <w:pict>
          <v:shape id="_x0000_s1039" type="#_x0000_t32" style="position:absolute;margin-left:347.45pt;margin-top:80.5pt;width:21.35pt;height:12pt;z-index:251658240" o:connectortype="straight" strokecolor="red" strokeweight="2pt">
            <v:stroke dashstyle="dash"/>
          </v:shape>
        </w:pict>
      </w:r>
      <w:r>
        <w:rPr>
          <w:noProof/>
        </w:rPr>
        <w:pict>
          <v:shape id="_x0000_s1040" type="#_x0000_t32" style="position:absolute;margin-left:368.8pt;margin-top:75.9pt;width:20.15pt;height:15pt;flip:y;z-index:251659264" o:connectortype="straight" strokecolor="red" strokeweight="2pt">
            <v:stroke dashstyle="dash"/>
          </v:shape>
        </w:pict>
      </w:r>
      <w:r>
        <w:rPr>
          <w:noProof/>
        </w:rPr>
        <w:pict>
          <v:shape id="_x0000_s1041" type="#_x0000_t13" style="position:absolute;margin-left:54.75pt;margin-top:28.55pt;width:31.9pt;height:18pt;rotation:-43393748fd;z-index:251654144"/>
        </w:pict>
      </w:r>
      <w:r>
        <w:rPr>
          <w:noProof/>
        </w:rPr>
        <w:pict>
          <v:shape id="_x0000_s1042" type="#_x0000_t13" style="position:absolute;margin-left:72.75pt;margin-top:109.75pt;width:31.9pt;height:18pt;rotation:-30773440fd;z-index:251652096"/>
        </w:pict>
      </w:r>
      <w:r>
        <w:rPr>
          <w:noProof/>
        </w:rPr>
        <w:pict>
          <v:shape id="_x0000_s1043" type="#_x0000_t13" style="position:absolute;margin-left:182.25pt;margin-top:113.4pt;width:31.9pt;height:18pt;rotation:-32849890fd;z-index:251657216"/>
        </w:pict>
      </w:r>
      <w:r>
        <w:rPr>
          <w:noProof/>
        </w:rPr>
        <w:pict>
          <v:shape id="_x0000_s1044" type="#_x0000_t13" style="position:absolute;margin-left:181.6pt;margin-top:32.3pt;width:31.9pt;height:18pt;rotation:-40124377fd;z-index:251653120"/>
        </w:pict>
      </w:r>
      <w:r w:rsidRPr="00416779">
        <w:rPr>
          <w:noProof/>
        </w:rPr>
        <w:pict>
          <v:shape id="Рисунок 19" o:spid="_x0000_i1034" type="#_x0000_t75" alt="P3300031-" style="width:218.25pt;height:162pt;visibility:visible">
            <v:imagedata r:id="rId16" o:title=""/>
          </v:shape>
        </w:pict>
      </w:r>
      <w:r>
        <w:tab/>
      </w:r>
      <w:r w:rsidRPr="00416779">
        <w:rPr>
          <w:noProof/>
        </w:rPr>
        <w:pict>
          <v:shape id="Рисунок 20" o:spid="_x0000_i1035" type="#_x0000_t75" alt="P3300032-" style="width:218.25pt;height:162pt;visibility:visible">
            <v:imagedata r:id="rId17" o:title=""/>
          </v:shape>
        </w:pict>
      </w:r>
      <w:r>
        <w:tab/>
      </w:r>
      <w:r w:rsidRPr="00416779">
        <w:rPr>
          <w:noProof/>
        </w:rPr>
        <w:pict>
          <v:shape id="Рисунок 21" o:spid="_x0000_i1036" type="#_x0000_t75" alt="P3300033-" style="width:218.25pt;height:162pt;visibility:visible">
            <v:imagedata r:id="rId18" o:title=""/>
          </v:shape>
        </w:pict>
      </w:r>
    </w:p>
    <w:p w:rsidR="00B2702C" w:rsidRDefault="00B2702C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B2702C" w:rsidRDefault="00B2702C" w:rsidP="000E2D8F">
      <w:r>
        <w:rPr>
          <w:noProof/>
        </w:rPr>
        <w:pict>
          <v:shape id="_x0000_s1045" type="#_x0000_t13" style="position:absolute;margin-left:286.05pt;margin-top:147.25pt;width:31.9pt;height:18pt;rotation:-27233230fd;z-index:251669504"/>
        </w:pict>
      </w:r>
      <w:r>
        <w:rPr>
          <w:noProof/>
        </w:rPr>
        <w:pict>
          <v:shape id="_x0000_s1046" type="#_x0000_t13" style="position:absolute;margin-left:286.05pt;margin-top:67.85pt;width:31.9pt;height:18pt;rotation:-27233230fd;z-index:251651072"/>
        </w:pict>
      </w:r>
      <w:r>
        <w:rPr>
          <w:noProof/>
        </w:rPr>
        <w:pict>
          <v:shape id="_x0000_s1047" type="#_x0000_t13" style="position:absolute;margin-left:357.05pt;margin-top:50.95pt;width:31.9pt;height:18pt;rotation:-35931482fd;z-index:251673600"/>
        </w:pict>
      </w:r>
      <w:r>
        <w:rPr>
          <w:noProof/>
        </w:rPr>
        <w:pict>
          <v:shape id="_x0000_s1048" type="#_x0000_t202" style="position:absolute;margin-left:136.55pt;margin-top:105.4pt;width:55.85pt;height:18.6pt;z-index:251667456">
            <v:textbox>
              <w:txbxContent>
                <w:p w:rsidR="00B2702C" w:rsidRPr="00D36885" w:rsidRDefault="00B2702C" w:rsidP="00D36885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Вырезать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9" type="#_x0000_t32" style="position:absolute;margin-left:112.45pt;margin-top:85.3pt;width:29.95pt;height:7.8pt;flip:y;z-index:251662336" o:connectortype="straight" strokecolor="red" strokeweight="2pt">
            <v:stroke dashstyle="dash"/>
          </v:shape>
        </w:pict>
      </w:r>
      <w:r>
        <w:rPr>
          <w:noProof/>
        </w:rPr>
        <w:pict>
          <v:shape id="_x0000_s1050" type="#_x0000_t32" style="position:absolute;margin-left:70.3pt;margin-top:85.3pt;width:27.4pt;height:12pt;z-index:251664384" o:connectortype="straight" strokecolor="red" strokeweight="2pt">
            <v:stroke dashstyle="dash"/>
          </v:shape>
        </w:pict>
      </w:r>
      <w:r w:rsidRPr="00416779">
        <w:rPr>
          <w:noProof/>
        </w:rPr>
        <w:pict>
          <v:shape id="Рисунок 22" o:spid="_x0000_i1037" type="#_x0000_t75" alt="P3300034-" style="width:218.25pt;height:162pt;visibility:visible">
            <v:imagedata r:id="rId19" o:title=""/>
          </v:shape>
        </w:pict>
      </w:r>
      <w:r>
        <w:tab/>
      </w:r>
      <w:r w:rsidRPr="00416779">
        <w:rPr>
          <w:noProof/>
        </w:rPr>
        <w:pict>
          <v:shape id="Рисунок 23" o:spid="_x0000_i1038" type="#_x0000_t75" alt="P3300035-" style="width:218.25pt;height:162pt;visibility:visible">
            <v:imagedata r:id="rId20" o:title=""/>
          </v:shape>
        </w:pict>
      </w:r>
      <w:r>
        <w:tab/>
      </w:r>
      <w:r w:rsidRPr="00416779">
        <w:rPr>
          <w:noProof/>
        </w:rPr>
        <w:pict>
          <v:shape id="Рисунок 24" o:spid="_x0000_i1039" type="#_x0000_t75" alt="P3300036-" style="width:218.25pt;height:162pt;visibility:visible">
            <v:imagedata r:id="rId21" o:title=""/>
          </v:shape>
        </w:pict>
      </w:r>
    </w:p>
    <w:p w:rsidR="00B2702C" w:rsidRDefault="00B2702C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B2702C" w:rsidRDefault="00B2702C" w:rsidP="000E2D8F">
      <w:r>
        <w:rPr>
          <w:noProof/>
        </w:rPr>
        <w:pict>
          <v:shape id="_x0000_s1051" type="#_x0000_t202" style="position:absolute;margin-left:376.85pt;margin-top:90.55pt;width:55.85pt;height:18.6pt;z-index:251668480">
            <v:textbox>
              <w:txbxContent>
                <w:p w:rsidR="00B2702C" w:rsidRPr="00D36885" w:rsidRDefault="00B2702C" w:rsidP="00D36885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Срезать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2" type="#_x0000_t32" style="position:absolute;margin-left:340.55pt;margin-top:72.35pt;width:36.3pt;height:15pt;flip:y;z-index:251663360" o:connectortype="straight" strokecolor="red" strokeweight="2pt">
            <v:stroke dashstyle="dash"/>
          </v:shape>
        </w:pict>
      </w:r>
      <w:r>
        <w:rPr>
          <w:noProof/>
        </w:rPr>
        <w:pict>
          <v:shape id="_x0000_s1053" type="#_x0000_t13" style="position:absolute;margin-left:80.55pt;margin-top:48.35pt;width:31.9pt;height:18pt;rotation:-35931482fd;z-index:251672576"/>
        </w:pict>
      </w:r>
      <w:r>
        <w:rPr>
          <w:noProof/>
        </w:rPr>
        <w:pict>
          <v:shape id="_x0000_s1054" type="#_x0000_t13" style="position:absolute;margin-left:41.1pt;margin-top:109.1pt;width:31.9pt;height:18pt;rotation:-27233230fd;z-index:251670528"/>
        </w:pict>
      </w:r>
      <w:r>
        <w:rPr>
          <w:noProof/>
        </w:rPr>
        <w:pict>
          <v:shape id="_x0000_s1055" type="#_x0000_t13" style="position:absolute;margin-left:122pt;margin-top:102.15pt;width:31.9pt;height:18pt;rotation:-35931482fd;z-index:251671552"/>
        </w:pict>
      </w:r>
      <w:r>
        <w:rPr>
          <w:noProof/>
        </w:rPr>
        <w:pict>
          <v:shape id="_x0000_s1056" type="#_x0000_t13" style="position:absolute;margin-left:125.15pt;margin-top:90.55pt;width:31.9pt;height:18pt;rotation:-35931482fd;z-index:251656192"/>
        </w:pict>
      </w:r>
      <w:r w:rsidRPr="00416779">
        <w:rPr>
          <w:noProof/>
        </w:rPr>
        <w:pict>
          <v:shape id="Рисунок 25" o:spid="_x0000_i1040" type="#_x0000_t75" alt="P3300037-" style="width:218.25pt;height:162pt;visibility:visible">
            <v:imagedata r:id="rId22" o:title=""/>
          </v:shape>
        </w:pict>
      </w:r>
      <w:r>
        <w:tab/>
      </w:r>
      <w:r w:rsidRPr="00416779">
        <w:rPr>
          <w:noProof/>
        </w:rPr>
        <w:pict>
          <v:shape id="Рисунок 26" o:spid="_x0000_i1041" type="#_x0000_t75" alt="P3300038-" style="width:218.25pt;height:162pt;visibility:visible">
            <v:imagedata r:id="rId23" o:title=""/>
          </v:shape>
        </w:pict>
      </w:r>
      <w:r>
        <w:tab/>
      </w:r>
      <w:r w:rsidRPr="00416779">
        <w:rPr>
          <w:noProof/>
        </w:rPr>
        <w:pict>
          <v:shape id="Рисунок 28" o:spid="_x0000_i1042" type="#_x0000_t75" alt="P3300040-" style="width:218.25pt;height:162pt;visibility:visible">
            <v:imagedata r:id="rId24" o:title=""/>
          </v:shape>
        </w:pict>
      </w:r>
    </w:p>
    <w:p w:rsidR="00B2702C" w:rsidRDefault="00B2702C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B2702C" w:rsidRDefault="00B2702C" w:rsidP="00C27FEA">
      <w:pPr>
        <w:jc w:val="center"/>
      </w:pPr>
    </w:p>
    <w:p w:rsidR="00B2702C" w:rsidRDefault="00B2702C" w:rsidP="00C27FEA">
      <w:pPr>
        <w:jc w:val="center"/>
      </w:pPr>
    </w:p>
    <w:p w:rsidR="00B2702C" w:rsidRDefault="00B2702C" w:rsidP="009D428A"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57" type="#_x0000_t93" style="position:absolute;margin-left:50.4pt;margin-top:155.95pt;width:31.9pt;height:18pt;rotation:-3843461fd;z-index:251655168" fillcolor="red"/>
        </w:pict>
      </w:r>
      <w:r w:rsidRPr="00416779">
        <w:rPr>
          <w:noProof/>
        </w:rPr>
        <w:pict>
          <v:shape id="Рисунок 29" o:spid="_x0000_i1043" type="#_x0000_t75" alt="P3300041-" style="width:218.25pt;height:162pt;visibility:visible">
            <v:imagedata r:id="rId25" o:title=""/>
          </v:shape>
        </w:pict>
      </w:r>
      <w:r>
        <w:t xml:space="preserve">                     </w:t>
      </w:r>
      <w:r w:rsidRPr="008A50F4">
        <w:rPr>
          <w:noProof/>
          <w:color w:val="0000FF"/>
        </w:rPr>
        <w:pict>
          <v:shape id="Рисунок 1" o:spid="_x0000_i1044" type="#_x0000_t75" style="width:273.75pt;height:163.5pt;visibility:visible">
            <v:imagedata r:id="rId26" o:title=""/>
          </v:shape>
        </w:pict>
      </w:r>
    </w:p>
    <w:p w:rsidR="00B2702C" w:rsidRDefault="00B2702C" w:rsidP="000E2D8F">
      <w:r>
        <w:t>19.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</w:t>
      </w:r>
    </w:p>
    <w:p w:rsidR="00B2702C" w:rsidRDefault="00B2702C" w:rsidP="000E2D8F">
      <w:r>
        <w:tab/>
      </w:r>
      <w:r>
        <w:tab/>
      </w:r>
      <w:r>
        <w:tab/>
      </w:r>
      <w:r>
        <w:tab/>
      </w:r>
    </w:p>
    <w:p w:rsidR="00B2702C" w:rsidRDefault="00B2702C" w:rsidP="00DF39A2">
      <w:pPr>
        <w:ind w:left="2124"/>
      </w:pPr>
      <w:r>
        <w:t xml:space="preserve">         </w:t>
      </w:r>
      <w:r>
        <w:tab/>
        <w:t xml:space="preserve">          </w:t>
      </w:r>
    </w:p>
    <w:p w:rsidR="00B2702C" w:rsidRDefault="00B2702C" w:rsidP="000E2D8F">
      <w:r>
        <w:tab/>
      </w:r>
      <w:r>
        <w:tab/>
      </w:r>
      <w:r>
        <w:tab/>
      </w:r>
      <w:r>
        <w:tab/>
      </w:r>
    </w:p>
    <w:p w:rsidR="00B2702C" w:rsidRDefault="00B2702C" w:rsidP="000E2D8F">
      <w:r>
        <w:tab/>
      </w:r>
    </w:p>
    <w:sectPr w:rsidR="00B2702C" w:rsidSect="00D473EB">
      <w:footerReference w:type="default" r:id="rId27"/>
      <w:pgSz w:w="16838" w:h="11906" w:orient="landscape" w:code="9"/>
      <w:pgMar w:top="567" w:right="1021" w:bottom="426" w:left="1276" w:header="397" w:footer="3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2702C" w:rsidRDefault="00B2702C">
      <w:r>
        <w:separator/>
      </w:r>
    </w:p>
  </w:endnote>
  <w:endnote w:type="continuationSeparator" w:id="1">
    <w:p w:rsidR="00B2702C" w:rsidRDefault="00B2702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2702C" w:rsidRDefault="00B2702C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B2702C" w:rsidRDefault="00B2702C">
    <w:pPr>
      <w:pStyle w:val="Footer"/>
    </w:pPr>
    <w:r>
      <w:t>MO PCF 1457 / 01.09.2010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2702C" w:rsidRDefault="00B2702C">
      <w:r>
        <w:separator/>
      </w:r>
    </w:p>
  </w:footnote>
  <w:footnote w:type="continuationSeparator" w:id="1">
    <w:p w:rsidR="00B2702C" w:rsidRDefault="00B2702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E2D8F"/>
    <w:rsid w:val="000333F2"/>
    <w:rsid w:val="00042973"/>
    <w:rsid w:val="000454EB"/>
    <w:rsid w:val="000623D7"/>
    <w:rsid w:val="00093EFB"/>
    <w:rsid w:val="000D6168"/>
    <w:rsid w:val="000E2D8F"/>
    <w:rsid w:val="001B7A2C"/>
    <w:rsid w:val="001D01BC"/>
    <w:rsid w:val="001F5884"/>
    <w:rsid w:val="0025402E"/>
    <w:rsid w:val="0028545D"/>
    <w:rsid w:val="002A73A2"/>
    <w:rsid w:val="002B515F"/>
    <w:rsid w:val="002C737D"/>
    <w:rsid w:val="002D361B"/>
    <w:rsid w:val="003D4DFE"/>
    <w:rsid w:val="00416779"/>
    <w:rsid w:val="00426A5B"/>
    <w:rsid w:val="004517E0"/>
    <w:rsid w:val="004C64F1"/>
    <w:rsid w:val="005134C0"/>
    <w:rsid w:val="00540645"/>
    <w:rsid w:val="00585A27"/>
    <w:rsid w:val="00592538"/>
    <w:rsid w:val="00624A25"/>
    <w:rsid w:val="006B3DAD"/>
    <w:rsid w:val="00763D34"/>
    <w:rsid w:val="007D15DC"/>
    <w:rsid w:val="00810132"/>
    <w:rsid w:val="008353DE"/>
    <w:rsid w:val="008A50F4"/>
    <w:rsid w:val="008F78B7"/>
    <w:rsid w:val="009349C0"/>
    <w:rsid w:val="00941378"/>
    <w:rsid w:val="00973541"/>
    <w:rsid w:val="009C7C4D"/>
    <w:rsid w:val="009D428A"/>
    <w:rsid w:val="00A44E1A"/>
    <w:rsid w:val="00B2702C"/>
    <w:rsid w:val="00B7173B"/>
    <w:rsid w:val="00BC7F9D"/>
    <w:rsid w:val="00C12153"/>
    <w:rsid w:val="00C27FEA"/>
    <w:rsid w:val="00C54FC7"/>
    <w:rsid w:val="00D36885"/>
    <w:rsid w:val="00D473EB"/>
    <w:rsid w:val="00DF39A2"/>
    <w:rsid w:val="00E82DC2"/>
    <w:rsid w:val="00EC1911"/>
    <w:rsid w:val="00FB4B1D"/>
    <w:rsid w:val="00FF350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73B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7173B"/>
    <w:pPr>
      <w:keepNext/>
      <w:outlineLvl w:val="0"/>
    </w:pPr>
    <w:rPr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7173B"/>
    <w:pPr>
      <w:keepNext/>
      <w:outlineLvl w:val="1"/>
    </w:pPr>
    <w:rPr>
      <w:rFonts w:ascii="Arial" w:hAnsi="Arial" w:cs="Arial"/>
      <w:b/>
      <w:bCs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36305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36305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er">
    <w:name w:val="header"/>
    <w:basedOn w:val="Normal"/>
    <w:link w:val="Head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36305"/>
    <w:rPr>
      <w:sz w:val="20"/>
      <w:szCs w:val="20"/>
    </w:rPr>
  </w:style>
  <w:style w:type="paragraph" w:styleId="Footer">
    <w:name w:val="footer"/>
    <w:basedOn w:val="Normal"/>
    <w:link w:val="Foot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36305"/>
    <w:rPr>
      <w:sz w:val="20"/>
      <w:szCs w:val="20"/>
    </w:rPr>
  </w:style>
  <w:style w:type="character" w:styleId="PageNumber">
    <w:name w:val="page number"/>
    <w:basedOn w:val="DefaultParagraphFont"/>
    <w:uiPriority w:val="99"/>
    <w:rsid w:val="00B7173B"/>
  </w:style>
  <w:style w:type="paragraph" w:styleId="BalloonText">
    <w:name w:val="Balloon Text"/>
    <w:basedOn w:val="Normal"/>
    <w:link w:val="BalloonTextChar"/>
    <w:uiPriority w:val="99"/>
    <w:semiHidden/>
    <w:rsid w:val="006B3D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61</TotalTime>
  <Pages>3</Pages>
  <Words>41</Words>
  <Characters>246</Characters>
  <Application>Microsoft Office Outlook</Application>
  <DocSecurity>0</DocSecurity>
  <Lines>0</Lines>
  <Paragraphs>0</Paragraphs>
  <ScaleCrop>false</ScaleCrop>
  <Company>CONSTRUCT A&amp;D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Janoušek</dc:creator>
  <cp:keywords/>
  <dc:description/>
  <cp:lastModifiedBy>Michal Janoušek</cp:lastModifiedBy>
  <cp:revision>9</cp:revision>
  <cp:lastPrinted>2003-06-27T06:53:00Z</cp:lastPrinted>
  <dcterms:created xsi:type="dcterms:W3CDTF">2010-09-01T06:30:00Z</dcterms:created>
  <dcterms:modified xsi:type="dcterms:W3CDTF">2010-09-16T04:58:00Z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