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4514" w:rsidRDefault="00AC4514" w:rsidP="000E2D8F"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579.2pt;margin-top:113pt;width:31.9pt;height:18pt;rotation:-12795992fd;z-index:251651072"/>
        </w:pict>
      </w:r>
      <w:r>
        <w:rPr>
          <w:noProof/>
        </w:rPr>
        <w:pict>
          <v:shape id="_x0000_s1027" type="#_x0000_t13" style="position:absolute;margin-left:362.55pt;margin-top:95pt;width:31.9pt;height:18pt;rotation:10284002fd;z-index:251648000"/>
        </w:pict>
      </w:r>
      <w:r>
        <w:rPr>
          <w:noProof/>
        </w:rPr>
        <w:pict>
          <v:shape id="_x0000_s1028" type="#_x0000_t13" style="position:absolute;margin-left:357.1pt;margin-top:71.35pt;width:31.9pt;height:18pt;rotation:10055513fd;z-index:251653120"/>
        </w:pict>
      </w:r>
      <w:r w:rsidRPr="00302AC4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0" o:spid="_x0000_i1025" type="#_x0000_t75" alt="P3300015-" style="width:219.75pt;height:165pt;visibility:visible">
            <v:imagedata r:id="rId7" o:title=""/>
          </v:shape>
        </w:pict>
      </w:r>
      <w:r>
        <w:tab/>
      </w:r>
      <w:r w:rsidRPr="00302AC4">
        <w:rPr>
          <w:noProof/>
        </w:rPr>
        <w:pict>
          <v:shape id="Рисунок 11" o:spid="_x0000_i1026" type="#_x0000_t75" alt="P3300018-" style="width:218.25pt;height:162pt;visibility:visible">
            <v:imagedata r:id="rId8" o:title=""/>
          </v:shape>
        </w:pict>
      </w:r>
      <w:r>
        <w:tab/>
      </w:r>
      <w:r w:rsidRPr="00302AC4">
        <w:rPr>
          <w:noProof/>
        </w:rPr>
        <w:pict>
          <v:shape id="Рисунок 12" o:spid="_x0000_i1027" type="#_x0000_t75" alt="P3300019-" style="width:218.25pt;height:162pt;visibility:visible">
            <v:imagedata r:id="rId9" o:title=""/>
          </v:shape>
        </w:pict>
      </w:r>
    </w:p>
    <w:p w:rsidR="00AC4514" w:rsidRDefault="00AC4514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AC4514" w:rsidRDefault="00AC4514" w:rsidP="000E2D8F">
      <w:r>
        <w:rPr>
          <w:noProof/>
        </w:rPr>
        <w:pict>
          <v:shape id="_x0000_s1029" type="#_x0000_t13" style="position:absolute;margin-left:622.75pt;margin-top:97.35pt;width:31.9pt;height:18pt;rotation:15913259fd;z-index:251649024"/>
        </w:pict>
      </w:r>
      <w:r>
        <w:rPr>
          <w:noProof/>
        </w:rPr>
        <w:pict>
          <v:shape id="_x0000_s1030" type="#_x0000_t13" style="position:absolute;margin-left:568.15pt;margin-top:115.75pt;width:31.9pt;height:18pt;rotation:-54636878fd;z-index:251656192"/>
        </w:pict>
      </w:r>
      <w:r>
        <w:rPr>
          <w:noProof/>
        </w:rPr>
        <w:pict>
          <v:shape id="_x0000_s1031" type="#_x0000_t13" style="position:absolute;margin-left:355.6pt;margin-top:124.6pt;width:31.9pt;height:18pt;rotation:-4192451fd;z-index:251652096"/>
        </w:pict>
      </w:r>
      <w:r>
        <w:rPr>
          <w:noProof/>
        </w:rPr>
        <w:pict>
          <v:shape id="_x0000_s1032" type="#_x0000_t13" style="position:absolute;margin-left:345.2pt;margin-top:74.05pt;width:31.9pt;height:18pt;rotation:-27233230fd;z-index:251655168"/>
        </w:pict>
      </w:r>
      <w:r>
        <w:rPr>
          <w:noProof/>
        </w:rPr>
        <w:pict>
          <v:shape id="_x0000_s1033" type="#_x0000_t13" style="position:absolute;margin-left:67.95pt;margin-top:105.95pt;width:31.9pt;height:18pt;rotation:-27130414fd;z-index:251654144"/>
        </w:pict>
      </w:r>
      <w:r w:rsidRPr="00302AC4">
        <w:rPr>
          <w:noProof/>
        </w:rPr>
        <w:pict>
          <v:shape id="Рисунок 13" o:spid="_x0000_i1028" type="#_x0000_t75" alt="P3300021-" style="width:218.25pt;height:162pt;visibility:visible">
            <v:imagedata r:id="rId10" o:title=""/>
          </v:shape>
        </w:pict>
      </w:r>
      <w:r>
        <w:tab/>
      </w:r>
      <w:r w:rsidRPr="00302AC4">
        <w:rPr>
          <w:noProof/>
        </w:rPr>
        <w:pict>
          <v:shape id="Рисунок 14" o:spid="_x0000_i1029" type="#_x0000_t75" alt="P3300022-" style="width:218.25pt;height:162pt;visibility:visible">
            <v:imagedata r:id="rId11" o:title=""/>
          </v:shape>
        </w:pict>
      </w:r>
      <w:r>
        <w:tab/>
      </w:r>
      <w:r w:rsidRPr="00302AC4">
        <w:rPr>
          <w:noProof/>
        </w:rPr>
        <w:pict>
          <v:shape id="Рисунок 15" o:spid="_x0000_i1030" type="#_x0000_t75" alt="P3300024-" style="width:219pt;height:164.25pt;visibility:visible">
            <v:imagedata r:id="rId12" o:title=""/>
          </v:shape>
        </w:pict>
      </w:r>
    </w:p>
    <w:p w:rsidR="00AC4514" w:rsidRDefault="00AC4514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AC4514" w:rsidRDefault="00AC4514" w:rsidP="000E2D8F">
      <w:r>
        <w:rPr>
          <w:noProof/>
        </w:rPr>
        <w:pict>
          <v:shape id="_x0000_s1034" type="#_x0000_t13" style="position:absolute;margin-left:532.55pt;margin-top:128.45pt;width:31.9pt;height:18pt;rotation:-46910836fd;z-index:251657216"/>
        </w:pict>
      </w:r>
      <w:r>
        <w:rPr>
          <w:noProof/>
        </w:rPr>
        <w:pict>
          <v:shape id="_x0000_s1035" type="#_x0000_t13" style="position:absolute;margin-left:615.8pt;margin-top:86.85pt;width:31.9pt;height:18pt;rotation:-35931482fd;z-index:251666432"/>
        </w:pict>
      </w:r>
      <w:r>
        <w:rPr>
          <w:noProof/>
        </w:rPr>
        <w:pict>
          <v:shape id="_x0000_s1036" type="#_x0000_t13" style="position:absolute;margin-left:384.25pt;margin-top:139.5pt;width:31.9pt;height:18pt;rotation:-36717448fd;z-index:251660288"/>
        </w:pict>
      </w:r>
      <w:r>
        <w:rPr>
          <w:noProof/>
        </w:rPr>
        <w:pict>
          <v:shape id="_x0000_s1037" type="#_x0000_t13" style="position:absolute;margin-left:338.25pt;margin-top:23.5pt;width:31.9pt;height:18pt;rotation:-46417509fd;z-index:251659264"/>
        </w:pict>
      </w:r>
      <w:r>
        <w:rPr>
          <w:noProof/>
        </w:rPr>
        <w:pict>
          <v:shape id="_x0000_s1038" type="#_x0000_t13" style="position:absolute;margin-left:97.9pt;margin-top:27.55pt;width:31.9pt;height:18pt;rotation:-30773440fd;z-index:251658240"/>
        </w:pict>
      </w:r>
      <w:r>
        <w:rPr>
          <w:noProof/>
        </w:rPr>
        <w:pict>
          <v:shape id="_x0000_s1039" type="#_x0000_t13" style="position:absolute;margin-left:23.05pt;margin-top:121.5pt;width:31.9pt;height:18pt;z-index:251650048"/>
        </w:pict>
      </w:r>
      <w:r>
        <w:rPr>
          <w:noProof/>
        </w:rPr>
        <w:pict>
          <v:shape id="_x0000_s1040" type="#_x0000_t13" style="position:absolute;margin-left:109.05pt;margin-top:132.45pt;width:31.9pt;height:18pt;rotation:-32849890fd;z-index:251663360"/>
        </w:pict>
      </w:r>
      <w:r w:rsidRPr="00302AC4">
        <w:rPr>
          <w:noProof/>
        </w:rPr>
        <w:pict>
          <v:shape id="Рисунок 16" o:spid="_x0000_i1031" type="#_x0000_t75" alt="P3300028-" style="width:218.25pt;height:162pt;visibility:visible">
            <v:imagedata r:id="rId13" o:title=""/>
          </v:shape>
        </w:pict>
      </w:r>
      <w:r>
        <w:tab/>
      </w:r>
      <w:r w:rsidRPr="00302AC4">
        <w:rPr>
          <w:noProof/>
        </w:rPr>
        <w:pict>
          <v:shape id="Рисунок 17" o:spid="_x0000_i1032" type="#_x0000_t75" alt="P3300029-" style="width:218.25pt;height:162pt;visibility:visible">
            <v:imagedata r:id="rId14" o:title=""/>
          </v:shape>
        </w:pict>
      </w:r>
      <w:r>
        <w:tab/>
      </w:r>
      <w:r w:rsidRPr="00302AC4">
        <w:rPr>
          <w:noProof/>
        </w:rPr>
        <w:pict>
          <v:shape id="Рисунок 18" o:spid="_x0000_i1033" type="#_x0000_t75" alt="P3300030-" style="width:218.25pt;height:162pt;visibility:visible">
            <v:imagedata r:id="rId15" o:title=""/>
          </v:shape>
        </w:pict>
      </w:r>
    </w:p>
    <w:p w:rsidR="00AC4514" w:rsidRDefault="00AC4514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AC4514" w:rsidRDefault="00AC4514" w:rsidP="000E2D8F">
      <w:r>
        <w:rPr>
          <w:noProof/>
        </w:rPr>
        <w:pict>
          <v:shape id="_x0000_s1041" type="#_x0000_t13" style="position:absolute;margin-left:82.55pt;margin-top:24.75pt;width:31.9pt;height:18pt;rotation:-46985745fd;z-index:251665408"/>
        </w:pict>
      </w:r>
      <w:r>
        <w:rPr>
          <w:noProof/>
        </w:rPr>
        <w:pict>
          <v:shape id="_x0000_s1042" type="#_x0000_t13" style="position:absolute;margin-left:38.65pt;margin-top:131pt;width:31.9pt;height:18pt;rotation:-46464642fd;z-index:251664384"/>
        </w:pict>
      </w:r>
      <w:r>
        <w:rPr>
          <w:noProof/>
        </w:rPr>
        <w:pict>
          <v:shape id="_x0000_s1043" type="#_x0000_t13" style="position:absolute;margin-left:130.4pt;margin-top:131pt;width:31.9pt;height:18pt;rotation:-35931482fd;z-index:251662336"/>
        </w:pict>
      </w:r>
      <w:r>
        <w:rPr>
          <w:noProof/>
        </w:rPr>
        <w:pict>
          <v:shape id="_x0000_s1044" type="#_x0000_t13" style="position:absolute;margin-left:130.4pt;margin-top:87.95pt;width:31.9pt;height:18pt;rotation:-35931482fd;z-index:251667456"/>
        </w:pict>
      </w:r>
      <w:r w:rsidRPr="00302AC4">
        <w:rPr>
          <w:noProof/>
        </w:rPr>
        <w:pict>
          <v:shape id="Рисунок 19" o:spid="_x0000_i1034" type="#_x0000_t75" alt="P3300031-" style="width:218.25pt;height:162pt;visibility:visible">
            <v:imagedata r:id="rId16" o:title=""/>
          </v:shape>
        </w:pict>
      </w:r>
      <w:r>
        <w:tab/>
      </w:r>
      <w:r w:rsidRPr="00302AC4">
        <w:rPr>
          <w:noProof/>
        </w:rPr>
        <w:pict>
          <v:shape id="Рисунок 20" o:spid="_x0000_i1035" type="#_x0000_t75" alt="P3300032-" style="width:218.25pt;height:162pt;visibility:visible">
            <v:imagedata r:id="rId17" o:title=""/>
          </v:shape>
        </w:pict>
      </w:r>
      <w:r>
        <w:tab/>
      </w:r>
      <w:r w:rsidRPr="00302AC4">
        <w:rPr>
          <w:noProof/>
        </w:rPr>
        <w:pict>
          <v:shape id="Рисунок 21" o:spid="_x0000_i1036" type="#_x0000_t75" alt="P3300033-" style="width:218.25pt;height:162pt;visibility:visible">
            <v:imagedata r:id="rId18" o:title=""/>
          </v:shape>
        </w:pict>
      </w:r>
    </w:p>
    <w:p w:rsidR="00AC4514" w:rsidRDefault="00AC4514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AC4514" w:rsidRDefault="00AC4514" w:rsidP="000E2D8F">
      <w:r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45" type="#_x0000_t93" style="position:absolute;margin-left:127.5pt;margin-top:68.4pt;width:31.9pt;height:18pt;rotation:-12779504fd;z-index:251661312" fillcolor="red"/>
        </w:pict>
      </w:r>
      <w:r w:rsidRPr="00302AC4">
        <w:rPr>
          <w:noProof/>
        </w:rPr>
        <w:pict>
          <v:shape id="Рисунок 22" o:spid="_x0000_i1037" type="#_x0000_t75" alt="P3300034-" style="width:218.25pt;height:162pt;visibility:visible">
            <v:imagedata r:id="rId19" o:title=""/>
          </v:shape>
        </w:pict>
      </w:r>
      <w:r>
        <w:tab/>
      </w:r>
      <w:r w:rsidRPr="00302AC4">
        <w:rPr>
          <w:noProof/>
        </w:rPr>
        <w:pict>
          <v:shape id="Рисунок 23" o:spid="_x0000_i1038" type="#_x0000_t75" alt="P3300035-" style="width:217.5pt;height:135pt;visibility:visible">
            <v:imagedata r:id="rId20" o:title=""/>
          </v:shape>
        </w:pict>
      </w:r>
      <w:r>
        <w:tab/>
      </w:r>
    </w:p>
    <w:p w:rsidR="00AC4514" w:rsidRDefault="00AC4514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C4514" w:rsidRDefault="00AC4514" w:rsidP="000E2D8F">
      <w:r>
        <w:tab/>
      </w:r>
      <w:r>
        <w:tab/>
      </w:r>
    </w:p>
    <w:p w:rsidR="00AC4514" w:rsidRDefault="00AC4514" w:rsidP="000E2D8F">
      <w:r>
        <w:tab/>
      </w:r>
      <w:r>
        <w:tab/>
      </w:r>
      <w:r>
        <w:tab/>
      </w:r>
      <w:r>
        <w:tab/>
      </w:r>
      <w:r>
        <w:tab/>
        <w:t xml:space="preserve">               </w:t>
      </w:r>
    </w:p>
    <w:p w:rsidR="00AC4514" w:rsidRDefault="00AC4514" w:rsidP="000E2D8F">
      <w:r>
        <w:tab/>
      </w:r>
      <w:r>
        <w:tab/>
      </w:r>
      <w:r>
        <w:tab/>
      </w:r>
      <w:r>
        <w:tab/>
      </w:r>
    </w:p>
    <w:p w:rsidR="00AC4514" w:rsidRDefault="00AC4514" w:rsidP="00DF39A2">
      <w:pPr>
        <w:ind w:left="2124"/>
      </w:pPr>
      <w:r>
        <w:t xml:space="preserve">         </w:t>
      </w:r>
      <w:r>
        <w:tab/>
        <w:t xml:space="preserve">          </w:t>
      </w:r>
    </w:p>
    <w:p w:rsidR="00AC4514" w:rsidRDefault="00AC4514" w:rsidP="000E2D8F">
      <w:r>
        <w:tab/>
      </w:r>
      <w:r>
        <w:tab/>
      </w:r>
      <w:r>
        <w:tab/>
      </w:r>
      <w:r>
        <w:tab/>
      </w:r>
    </w:p>
    <w:p w:rsidR="00AC4514" w:rsidRDefault="00AC4514" w:rsidP="000E2D8F">
      <w:r>
        <w:tab/>
      </w:r>
    </w:p>
    <w:sectPr w:rsidR="00AC4514" w:rsidSect="00D473EB">
      <w:footerReference w:type="default" r:id="rId21"/>
      <w:pgSz w:w="16838" w:h="11906" w:orient="landscape" w:code="9"/>
      <w:pgMar w:top="567" w:right="1021" w:bottom="426" w:left="1276" w:header="397" w:footer="33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4514" w:rsidRDefault="00AC4514">
      <w:r>
        <w:separator/>
      </w:r>
    </w:p>
  </w:endnote>
  <w:endnote w:type="continuationSeparator" w:id="1">
    <w:p w:rsidR="00AC4514" w:rsidRDefault="00AC451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4514" w:rsidRDefault="00AC4514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AC4514" w:rsidRDefault="00AC4514">
    <w:pPr>
      <w:pStyle w:val="Footer"/>
    </w:pPr>
    <w:r>
      <w:t>Mitsubishi L200, aut., mr.10 / 02.09.2010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4514" w:rsidRDefault="00AC4514">
      <w:r>
        <w:separator/>
      </w:r>
    </w:p>
  </w:footnote>
  <w:footnote w:type="continuationSeparator" w:id="1">
    <w:p w:rsidR="00AC4514" w:rsidRDefault="00AC451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E2D8F"/>
    <w:rsid w:val="000333F2"/>
    <w:rsid w:val="00042973"/>
    <w:rsid w:val="000454EB"/>
    <w:rsid w:val="000547AC"/>
    <w:rsid w:val="000623D7"/>
    <w:rsid w:val="00093EFB"/>
    <w:rsid w:val="000D6168"/>
    <w:rsid w:val="000E2D8F"/>
    <w:rsid w:val="001B7A2C"/>
    <w:rsid w:val="001D01BC"/>
    <w:rsid w:val="001E7B09"/>
    <w:rsid w:val="00245BBC"/>
    <w:rsid w:val="0025402E"/>
    <w:rsid w:val="0028545D"/>
    <w:rsid w:val="002A73A2"/>
    <w:rsid w:val="002B515F"/>
    <w:rsid w:val="002C737D"/>
    <w:rsid w:val="002D361B"/>
    <w:rsid w:val="00302AC4"/>
    <w:rsid w:val="003B09D1"/>
    <w:rsid w:val="00426A5B"/>
    <w:rsid w:val="004517E0"/>
    <w:rsid w:val="004C64F1"/>
    <w:rsid w:val="005134C0"/>
    <w:rsid w:val="00540645"/>
    <w:rsid w:val="005417A3"/>
    <w:rsid w:val="0057511C"/>
    <w:rsid w:val="00585A27"/>
    <w:rsid w:val="0060494E"/>
    <w:rsid w:val="00624A25"/>
    <w:rsid w:val="006B3DAD"/>
    <w:rsid w:val="00763D34"/>
    <w:rsid w:val="007D15DC"/>
    <w:rsid w:val="007D4724"/>
    <w:rsid w:val="00810132"/>
    <w:rsid w:val="008353DE"/>
    <w:rsid w:val="008F78B7"/>
    <w:rsid w:val="009349C0"/>
    <w:rsid w:val="00941378"/>
    <w:rsid w:val="00973541"/>
    <w:rsid w:val="009A5371"/>
    <w:rsid w:val="009C7C4D"/>
    <w:rsid w:val="009D428A"/>
    <w:rsid w:val="009F6D9D"/>
    <w:rsid w:val="00A44E1A"/>
    <w:rsid w:val="00A73010"/>
    <w:rsid w:val="00AC4514"/>
    <w:rsid w:val="00B0550F"/>
    <w:rsid w:val="00B7173B"/>
    <w:rsid w:val="00B74390"/>
    <w:rsid w:val="00BC7F9D"/>
    <w:rsid w:val="00C12153"/>
    <w:rsid w:val="00C20631"/>
    <w:rsid w:val="00C27FEA"/>
    <w:rsid w:val="00C54FC7"/>
    <w:rsid w:val="00D36885"/>
    <w:rsid w:val="00D473EB"/>
    <w:rsid w:val="00D70D24"/>
    <w:rsid w:val="00DF39A2"/>
    <w:rsid w:val="00E82DC2"/>
    <w:rsid w:val="00EC1911"/>
    <w:rsid w:val="00ED0027"/>
    <w:rsid w:val="00FB4B1D"/>
    <w:rsid w:val="00FF35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173B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7173B"/>
    <w:pPr>
      <w:keepNext/>
      <w:outlineLvl w:val="0"/>
    </w:pPr>
    <w:rPr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7173B"/>
    <w:pPr>
      <w:keepNext/>
      <w:outlineLvl w:val="1"/>
    </w:pPr>
    <w:rPr>
      <w:rFonts w:ascii="Arial" w:hAnsi="Arial" w:cs="Arial"/>
      <w:b/>
      <w:bCs/>
      <w:sz w:val="18"/>
      <w:szCs w:val="1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7224C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7224C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er">
    <w:name w:val="header"/>
    <w:basedOn w:val="Normal"/>
    <w:link w:val="Head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B7224C"/>
    <w:rPr>
      <w:sz w:val="20"/>
      <w:szCs w:val="20"/>
    </w:rPr>
  </w:style>
  <w:style w:type="paragraph" w:styleId="Footer">
    <w:name w:val="footer"/>
    <w:basedOn w:val="Normal"/>
    <w:link w:val="Foot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7224C"/>
    <w:rPr>
      <w:sz w:val="20"/>
      <w:szCs w:val="20"/>
    </w:rPr>
  </w:style>
  <w:style w:type="character" w:styleId="PageNumber">
    <w:name w:val="page number"/>
    <w:basedOn w:val="DefaultParagraphFont"/>
    <w:uiPriority w:val="99"/>
    <w:rsid w:val="00B7173B"/>
  </w:style>
  <w:style w:type="paragraph" w:styleId="BalloonText">
    <w:name w:val="Balloon Text"/>
    <w:basedOn w:val="Normal"/>
    <w:link w:val="BalloonTextChar"/>
    <w:uiPriority w:val="99"/>
    <w:semiHidden/>
    <w:rsid w:val="006B3DA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32</TotalTime>
  <Pages>2</Pages>
  <Words>29</Words>
  <Characters>175</Characters>
  <Application>Microsoft Office Outlook</Application>
  <DocSecurity>0</DocSecurity>
  <Lines>0</Lines>
  <Paragraphs>0</Paragraphs>
  <ScaleCrop>false</ScaleCrop>
  <Company>CONSTRUCT A&amp;D s.r.o.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Janoušek</dc:creator>
  <cp:keywords/>
  <dc:description/>
  <cp:lastModifiedBy>Michal Janoušek</cp:lastModifiedBy>
  <cp:revision>9</cp:revision>
  <cp:lastPrinted>2010-09-03T06:54:00Z</cp:lastPrinted>
  <dcterms:created xsi:type="dcterms:W3CDTF">2010-09-02T06:31:00Z</dcterms:created>
  <dcterms:modified xsi:type="dcterms:W3CDTF">2010-09-03T06:54:00Z</dcterms:modified>
</cp:coreProperties>
</file>