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0C67" w:rsidRDefault="00B70C67" w:rsidP="000E2D8F">
      <w:r>
        <w:rPr>
          <w:noProof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6" type="#_x0000_t13" style="position:absolute;margin-left:582.2pt;margin-top:56.4pt;width:31.9pt;height:18pt;rotation:605846fd;z-index:251654656"/>
        </w:pict>
      </w:r>
      <w:r>
        <w:rPr>
          <w:noProof/>
        </w:rPr>
        <w:pict>
          <v:shape id="_x0000_s1027" type="#_x0000_t13" style="position:absolute;margin-left:582.2pt;margin-top:79.45pt;width:31.9pt;height:18pt;rotation:605846fd;z-index:251663872"/>
        </w:pict>
      </w:r>
      <w:r>
        <w:rPr>
          <w:noProof/>
        </w:rPr>
        <w:pict>
          <v:shape id="_x0000_s1028" type="#_x0000_t13" style="position:absolute;margin-left:302.3pt;margin-top:26.55pt;width:31.9pt;height:18pt;rotation:17364040fd;z-index:251655680"/>
        </w:pict>
      </w:r>
      <w:r>
        <w:rPr>
          <w:noProof/>
        </w:rPr>
        <w:pict>
          <v:shape id="_x0000_s1029" type="#_x0000_t13" style="position:absolute;margin-left:134.75pt;margin-top:74.4pt;width:31.9pt;height:18pt;rotation:674144fd;z-index:251653632"/>
        </w:pict>
      </w:r>
      <w:r w:rsidRPr="00BD2B8B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alt="P3300001-" style="width:218.25pt;height:162pt;visibility:visible">
            <v:imagedata r:id="rId7" o:title=""/>
          </v:shape>
        </w:pict>
      </w:r>
      <w:r>
        <w:tab/>
      </w:r>
      <w:r w:rsidRPr="00BD2B8B">
        <w:rPr>
          <w:noProof/>
        </w:rPr>
        <w:pict>
          <v:shape id="Рисунок 2" o:spid="_x0000_i1026" type="#_x0000_t75" alt="P3300002-" style="width:218.25pt;height:162pt;visibility:visible">
            <v:imagedata r:id="rId8" o:title=""/>
          </v:shape>
        </w:pict>
      </w:r>
      <w:r>
        <w:tab/>
      </w:r>
      <w:r w:rsidRPr="00BD2B8B">
        <w:rPr>
          <w:noProof/>
        </w:rPr>
        <w:pict>
          <v:shape id="Рисунок 3" o:spid="_x0000_i1027" type="#_x0000_t75" alt="P3300003-" style="width:218.25pt;height:162pt;visibility:visible">
            <v:imagedata r:id="rId9" o:title=""/>
          </v:shape>
        </w:pict>
      </w:r>
    </w:p>
    <w:p w:rsidR="00B70C67" w:rsidRDefault="00B70C67" w:rsidP="000E2D8F">
      <w:r>
        <w:t>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2.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3.</w:t>
      </w:r>
    </w:p>
    <w:p w:rsidR="00B70C67" w:rsidRDefault="00B70C67" w:rsidP="004C3F7B">
      <w:pPr>
        <w:tabs>
          <w:tab w:val="left" w:pos="12226"/>
        </w:tabs>
      </w:pPr>
      <w:r>
        <w:rPr>
          <w:noProof/>
        </w:rPr>
        <w:pict>
          <v:shape id="_x0000_s1030" type="#_x0000_t13" style="position:absolute;margin-left:634.95pt;margin-top:30.15pt;width:31.9pt;height:18pt;rotation:90;z-index:251662848"/>
        </w:pict>
      </w:r>
      <w:r>
        <w:rPr>
          <w:noProof/>
        </w:rPr>
        <w:pict>
          <v:shape id="_x0000_s1031" type="#_x0000_t13" style="position:absolute;margin-left:518.7pt;margin-top:30.15pt;width:31.9pt;height:18pt;rotation:90;z-index:251652608"/>
        </w:pict>
      </w:r>
      <w:r>
        <w:rPr>
          <w:noProof/>
        </w:rPr>
        <w:pict>
          <v:shape id="_x0000_s1032" type="#_x0000_t13" style="position:absolute;margin-left:408.5pt;margin-top:87.25pt;width:31.9pt;height:18pt;rotation:270;z-index:251656704"/>
        </w:pict>
      </w:r>
      <w:r w:rsidRPr="00BD2B8B">
        <w:rPr>
          <w:noProof/>
        </w:rPr>
        <w:pict>
          <v:shape id="Рисунок 6" o:spid="_x0000_i1028" type="#_x0000_t75" alt="P3300011-" style="width:218.25pt;height:162pt;visibility:visible">
            <v:imagedata r:id="rId10" o:title=""/>
          </v:shape>
        </w:pict>
      </w:r>
      <w:r>
        <w:t xml:space="preserve">           </w:t>
      </w:r>
      <w:r w:rsidRPr="00BD2B8B">
        <w:rPr>
          <w:noProof/>
        </w:rPr>
        <w:pict>
          <v:shape id="Рисунок 7" o:spid="_x0000_i1029" type="#_x0000_t75" alt="P3300012-" style="width:218.25pt;height:162pt;visibility:visible">
            <v:imagedata r:id="rId11" o:title=""/>
          </v:shape>
        </w:pict>
      </w:r>
      <w:r>
        <w:t xml:space="preserve">           </w:t>
      </w:r>
      <w:r w:rsidRPr="00BD2B8B">
        <w:rPr>
          <w:noProof/>
        </w:rPr>
        <w:pict>
          <v:shape id="Рисунок 8" o:spid="_x0000_i1030" type="#_x0000_t75" alt="P3300013-" style="width:218.25pt;height:162pt;visibility:visible">
            <v:imagedata r:id="rId12" o:title=""/>
          </v:shape>
        </w:pict>
      </w:r>
    </w:p>
    <w:p w:rsidR="00B70C67" w:rsidRDefault="00B70C67" w:rsidP="000E2D8F">
      <w:r>
        <w:t>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5.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6.</w:t>
      </w:r>
    </w:p>
    <w:p w:rsidR="00B70C67" w:rsidRDefault="00B70C67" w:rsidP="000E2D8F">
      <w:r>
        <w:rPr>
          <w:noProof/>
        </w:rPr>
        <w:pict>
          <v:shape id="_x0000_s1033" type="#_x0000_t13" style="position:absolute;margin-left:86.15pt;margin-top:103.9pt;width:31.9pt;height:18pt;z-index:251651584"/>
        </w:pict>
      </w:r>
      <w:r w:rsidRPr="00BD2B8B">
        <w:rPr>
          <w:noProof/>
        </w:rPr>
        <w:pict>
          <v:shape id="Рисунок 9" o:spid="_x0000_i1031" type="#_x0000_t75" alt="P3300014-" style="width:218.25pt;height:162pt;visibility:visible">
            <v:imagedata r:id="rId13" o:title=""/>
          </v:shape>
        </w:pict>
      </w:r>
      <w:r>
        <w:t xml:space="preserve">           </w:t>
      </w:r>
      <w:r w:rsidRPr="00BD2B8B">
        <w:rPr>
          <w:noProof/>
        </w:rPr>
        <w:pict>
          <v:shape id="Рисунок 10" o:spid="_x0000_i1032" type="#_x0000_t75" alt="P3300015-" style="width:219.75pt;height:165pt;visibility:visible">
            <v:imagedata r:id="rId14" o:title=""/>
          </v:shape>
        </w:pict>
      </w:r>
      <w:r>
        <w:t xml:space="preserve">          </w:t>
      </w:r>
      <w:r w:rsidRPr="00BD2B8B">
        <w:rPr>
          <w:noProof/>
        </w:rPr>
        <w:pict>
          <v:shape id="Рисунок 11" o:spid="_x0000_i1033" type="#_x0000_t75" alt="P3300018-" style="width:218.25pt;height:162pt;visibility:visible">
            <v:imagedata r:id="rId15" o:title=""/>
          </v:shape>
        </w:pict>
      </w:r>
    </w:p>
    <w:p w:rsidR="00B70C67" w:rsidRDefault="00B70C67" w:rsidP="000E2D8F">
      <w:r>
        <w:t>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8.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9.</w:t>
      </w:r>
    </w:p>
    <w:p w:rsidR="00B70C67" w:rsidRDefault="00B70C67" w:rsidP="000E2D8F">
      <w:r w:rsidRPr="00BD2B8B">
        <w:rPr>
          <w:noProof/>
        </w:rPr>
        <w:pict>
          <v:shape id="Рисунок 12" o:spid="_x0000_i1034" type="#_x0000_t75" alt="P3300019-" style="width:218.25pt;height:162pt;visibility:visible">
            <v:imagedata r:id="rId16" o:title=""/>
          </v:shape>
        </w:pict>
      </w:r>
      <w:r>
        <w:t xml:space="preserve">           </w:t>
      </w:r>
      <w:r w:rsidRPr="00BD2B8B">
        <w:rPr>
          <w:noProof/>
        </w:rPr>
        <w:pict>
          <v:shape id="Рисунок 13" o:spid="_x0000_i1035" type="#_x0000_t75" alt="P3300021-" style="width:218.25pt;height:162pt;visibility:visible">
            <v:imagedata r:id="rId17" o:title=""/>
          </v:shape>
        </w:pict>
      </w:r>
      <w:r>
        <w:t xml:space="preserve">           </w:t>
      </w:r>
      <w:r w:rsidRPr="00BD2B8B">
        <w:rPr>
          <w:noProof/>
        </w:rPr>
        <w:pict>
          <v:shape id="Рисунок 14" o:spid="_x0000_i1036" type="#_x0000_t75" alt="P3300022-" style="width:218.25pt;height:162pt;visibility:visible">
            <v:imagedata r:id="rId18" o:title=""/>
          </v:shape>
        </w:pict>
      </w:r>
    </w:p>
    <w:p w:rsidR="00B70C67" w:rsidRDefault="00B70C67" w:rsidP="000E2D8F">
      <w:r>
        <w:t>10.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11.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12.</w:t>
      </w:r>
    </w:p>
    <w:p w:rsidR="00B70C67" w:rsidRDefault="00B70C67" w:rsidP="000E2D8F">
      <w:r>
        <w:rPr>
          <w:noProof/>
        </w:rPr>
        <w:pict>
          <v:shape id="_x0000_s1034" type="#_x0000_t13" style="position:absolute;margin-left:258.45pt;margin-top:114.4pt;width:31.9pt;height:18pt;rotation:-27233230fd;z-index:251657728"/>
        </w:pict>
      </w:r>
      <w:r>
        <w:rPr>
          <w:noProof/>
        </w:rPr>
        <w:pict>
          <v:shape id="_x0000_s1035" type="#_x0000_t13" style="position:absolute;margin-left:403.2pt;margin-top:124.4pt;width:31.9pt;height:18pt;rotation:-30773440fd;z-index:251658752"/>
        </w:pict>
      </w:r>
      <w:r w:rsidRPr="00BD2B8B">
        <w:rPr>
          <w:noProof/>
        </w:rPr>
        <w:pict>
          <v:shape id="Рисунок 15" o:spid="_x0000_i1037" type="#_x0000_t75" alt="P3300024-" style="width:219pt;height:164.25pt;visibility:visible">
            <v:imagedata r:id="rId19" o:title=""/>
          </v:shape>
        </w:pict>
      </w:r>
      <w:r>
        <w:t xml:space="preserve">           </w:t>
      </w:r>
      <w:r w:rsidRPr="00BD2B8B">
        <w:rPr>
          <w:noProof/>
        </w:rPr>
        <w:pict>
          <v:shape id="Рисунок 16" o:spid="_x0000_i1038" type="#_x0000_t75" alt="P3300028-" style="width:218.25pt;height:162pt;visibility:visible">
            <v:imagedata r:id="rId20" o:title=""/>
          </v:shape>
        </w:pict>
      </w:r>
      <w:r>
        <w:t xml:space="preserve">           </w:t>
      </w:r>
      <w:r w:rsidRPr="00BD2B8B">
        <w:rPr>
          <w:noProof/>
        </w:rPr>
        <w:pict>
          <v:shape id="Рисунок 17" o:spid="_x0000_i1039" type="#_x0000_t75" alt="P3300029-" style="width:218.25pt;height:162pt;visibility:visible">
            <v:imagedata r:id="rId21" o:title=""/>
          </v:shape>
        </w:pict>
      </w:r>
    </w:p>
    <w:p w:rsidR="00B70C67" w:rsidRDefault="00B70C67" w:rsidP="000E2D8F">
      <w:r>
        <w:t>13.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14.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15.</w:t>
      </w:r>
    </w:p>
    <w:p w:rsidR="00B70C67" w:rsidRDefault="00B70C67" w:rsidP="000E2D8F">
      <w:r>
        <w:rPr>
          <w:noProof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36" type="#_x0000_t93" style="position:absolute;margin-left:448.6pt;margin-top:137.75pt;width:31.9pt;height:18pt;rotation:13077471fd;z-index:251659776" fillcolor="red"/>
        </w:pict>
      </w:r>
      <w:r w:rsidRPr="00BD2B8B">
        <w:rPr>
          <w:noProof/>
        </w:rPr>
        <w:pict>
          <v:shape id="Рисунок 18" o:spid="_x0000_i1040" type="#_x0000_t75" alt="P3300030-" style="width:218.25pt;height:162pt;visibility:visible">
            <v:imagedata r:id="rId22" o:title=""/>
          </v:shape>
        </w:pict>
      </w:r>
      <w:r>
        <w:t xml:space="preserve">           </w:t>
      </w:r>
      <w:r w:rsidRPr="00BD2B8B">
        <w:rPr>
          <w:noProof/>
        </w:rPr>
        <w:pict>
          <v:shape id="Рисунок 19" o:spid="_x0000_i1041" type="#_x0000_t75" alt="P3300031-" style="width:218.25pt;height:145.5pt;visibility:visible">
            <v:imagedata r:id="rId23" o:title=""/>
          </v:shape>
        </w:pict>
      </w:r>
      <w:r>
        <w:t xml:space="preserve">           </w:t>
      </w:r>
      <w:r w:rsidRPr="00BD2B8B">
        <w:rPr>
          <w:noProof/>
        </w:rPr>
        <w:pict>
          <v:shape id="Рисунок 20" o:spid="_x0000_i1042" type="#_x0000_t75" alt="P3300032-" style="width:218.25pt;height:162pt;visibility:visible">
            <v:imagedata r:id="rId24" o:title=""/>
          </v:shape>
        </w:pict>
      </w:r>
    </w:p>
    <w:p w:rsidR="00B70C67" w:rsidRDefault="00B70C67" w:rsidP="000E2D8F">
      <w:r>
        <w:t>16.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17.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18.</w:t>
      </w:r>
    </w:p>
    <w:p w:rsidR="00B70C67" w:rsidRDefault="00B70C67" w:rsidP="000E2D8F">
      <w:r>
        <w:rPr>
          <w:noProof/>
        </w:rPr>
        <w:pict>
          <v:shape id="_x0000_s1037" type="#_x0000_t13" style="position:absolute;margin-left:721.05pt;margin-top:95.6pt;width:31.9pt;height:18pt;rotation:-40614947fd;z-index:251660800"/>
        </w:pict>
      </w:r>
      <w:r>
        <w:rPr>
          <w:noProof/>
        </w:rPr>
        <w:pict>
          <v:shape id="_x0000_s1038" type="#_x0000_t13" style="position:absolute;margin-left:-34.45pt;margin-top:70.65pt;width:31.9pt;height:18pt;rotation:1293627fd;z-index:251661824"/>
        </w:pict>
      </w:r>
      <w:r>
        <w:t xml:space="preserve">                      </w:t>
      </w:r>
    </w:p>
    <w:sectPr w:rsidR="00B70C67" w:rsidSect="00D473EB">
      <w:footerReference w:type="default" r:id="rId25"/>
      <w:pgSz w:w="16838" w:h="11906" w:orient="landscape" w:code="9"/>
      <w:pgMar w:top="567" w:right="1021" w:bottom="426" w:left="1276" w:header="397" w:footer="33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70C67" w:rsidRDefault="00B70C67">
      <w:r>
        <w:separator/>
      </w:r>
    </w:p>
  </w:endnote>
  <w:endnote w:type="continuationSeparator" w:id="1">
    <w:p w:rsidR="00B70C67" w:rsidRDefault="00B70C6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70C67" w:rsidRDefault="00B70C67">
    <w:pPr>
      <w:pStyle w:val="Footer"/>
      <w:framePr w:wrap="auto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</w:p>
  <w:p w:rsidR="00B70C67" w:rsidRDefault="00B70C67">
    <w:pPr>
      <w:pStyle w:val="Footer"/>
    </w:pPr>
    <w:r>
      <w:rPr>
        <w:lang w:val="en-US"/>
      </w:rPr>
      <w:t>Mazda 3 auto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70C67" w:rsidRDefault="00B70C67">
      <w:r>
        <w:separator/>
      </w:r>
    </w:p>
  </w:footnote>
  <w:footnote w:type="continuationSeparator" w:id="1">
    <w:p w:rsidR="00B70C67" w:rsidRDefault="00B70C6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32544F4"/>
    <w:multiLevelType w:val="hybridMultilevel"/>
    <w:tmpl w:val="3BE8C34E"/>
    <w:lvl w:ilvl="0" w:tplc="AE8E1EC2">
      <w:start w:val="18"/>
      <w:numFmt w:val="decimal"/>
      <w:lvlText w:val="%1."/>
      <w:lvlJc w:val="left"/>
      <w:pPr>
        <w:tabs>
          <w:tab w:val="num" w:pos="7785"/>
        </w:tabs>
        <w:ind w:left="7785" w:hanging="5655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tabs>
          <w:tab w:val="num" w:pos="3210"/>
        </w:tabs>
        <w:ind w:left="321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3930"/>
        </w:tabs>
        <w:ind w:left="3930" w:hanging="180"/>
      </w:pPr>
    </w:lvl>
    <w:lvl w:ilvl="3" w:tplc="0405000F">
      <w:start w:val="1"/>
      <w:numFmt w:val="decimal"/>
      <w:lvlText w:val="%4."/>
      <w:lvlJc w:val="left"/>
      <w:pPr>
        <w:tabs>
          <w:tab w:val="num" w:pos="4650"/>
        </w:tabs>
        <w:ind w:left="465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5370"/>
        </w:tabs>
        <w:ind w:left="537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6090"/>
        </w:tabs>
        <w:ind w:left="6090" w:hanging="180"/>
      </w:pPr>
    </w:lvl>
    <w:lvl w:ilvl="6" w:tplc="0405000F">
      <w:start w:val="1"/>
      <w:numFmt w:val="decimal"/>
      <w:lvlText w:val="%7."/>
      <w:lvlJc w:val="left"/>
      <w:pPr>
        <w:tabs>
          <w:tab w:val="num" w:pos="6810"/>
        </w:tabs>
        <w:ind w:left="681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7530"/>
        </w:tabs>
        <w:ind w:left="753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8250"/>
        </w:tabs>
        <w:ind w:left="825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0E2D8F"/>
    <w:rsid w:val="00016ED5"/>
    <w:rsid w:val="0003078C"/>
    <w:rsid w:val="000333F2"/>
    <w:rsid w:val="00042973"/>
    <w:rsid w:val="000623D7"/>
    <w:rsid w:val="00093EFB"/>
    <w:rsid w:val="000E2D8F"/>
    <w:rsid w:val="00121AA1"/>
    <w:rsid w:val="001A3A22"/>
    <w:rsid w:val="001B1F13"/>
    <w:rsid w:val="001D01BC"/>
    <w:rsid w:val="00202E43"/>
    <w:rsid w:val="002279BC"/>
    <w:rsid w:val="0028545D"/>
    <w:rsid w:val="002C737D"/>
    <w:rsid w:val="002D361B"/>
    <w:rsid w:val="002E3A83"/>
    <w:rsid w:val="00302097"/>
    <w:rsid w:val="00356D9D"/>
    <w:rsid w:val="003A2F6C"/>
    <w:rsid w:val="003B4C28"/>
    <w:rsid w:val="00426A5B"/>
    <w:rsid w:val="00430BFE"/>
    <w:rsid w:val="00436529"/>
    <w:rsid w:val="004517E0"/>
    <w:rsid w:val="00465612"/>
    <w:rsid w:val="004C3F7B"/>
    <w:rsid w:val="004C64F1"/>
    <w:rsid w:val="00502B91"/>
    <w:rsid w:val="005134C0"/>
    <w:rsid w:val="00530039"/>
    <w:rsid w:val="00540645"/>
    <w:rsid w:val="00585A27"/>
    <w:rsid w:val="005B6F62"/>
    <w:rsid w:val="005C3A63"/>
    <w:rsid w:val="00624A25"/>
    <w:rsid w:val="006B3DAD"/>
    <w:rsid w:val="00752489"/>
    <w:rsid w:val="007D15DC"/>
    <w:rsid w:val="00810132"/>
    <w:rsid w:val="008235A9"/>
    <w:rsid w:val="008976EE"/>
    <w:rsid w:val="008D3829"/>
    <w:rsid w:val="008E6A8E"/>
    <w:rsid w:val="008F78B7"/>
    <w:rsid w:val="00941378"/>
    <w:rsid w:val="00973541"/>
    <w:rsid w:val="009C7C4D"/>
    <w:rsid w:val="009D428A"/>
    <w:rsid w:val="00A44E1A"/>
    <w:rsid w:val="00B70C67"/>
    <w:rsid w:val="00B7173B"/>
    <w:rsid w:val="00BA5FAE"/>
    <w:rsid w:val="00BD2B8B"/>
    <w:rsid w:val="00C12153"/>
    <w:rsid w:val="00C27FEA"/>
    <w:rsid w:val="00C63925"/>
    <w:rsid w:val="00CA231F"/>
    <w:rsid w:val="00CB450C"/>
    <w:rsid w:val="00D13975"/>
    <w:rsid w:val="00D473EB"/>
    <w:rsid w:val="00DF39A2"/>
    <w:rsid w:val="00E1138F"/>
    <w:rsid w:val="00E82DC2"/>
    <w:rsid w:val="00EB7745"/>
    <w:rsid w:val="00EC1911"/>
    <w:rsid w:val="00F52874"/>
    <w:rsid w:val="00F9043E"/>
    <w:rsid w:val="00FB690E"/>
    <w:rsid w:val="00FB7067"/>
    <w:rsid w:val="00FE0D9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7173B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9"/>
    <w:qFormat/>
    <w:rsid w:val="00B7173B"/>
    <w:pPr>
      <w:keepNext/>
      <w:outlineLvl w:val="0"/>
    </w:pPr>
    <w:rPr>
      <w:b/>
      <w:bCs/>
      <w:sz w:val="22"/>
      <w:szCs w:val="22"/>
    </w:rPr>
  </w:style>
  <w:style w:type="paragraph" w:styleId="Heading2">
    <w:name w:val="heading 2"/>
    <w:basedOn w:val="Normal"/>
    <w:next w:val="Normal"/>
    <w:link w:val="Heading2Char"/>
    <w:uiPriority w:val="99"/>
    <w:qFormat/>
    <w:rsid w:val="00B7173B"/>
    <w:pPr>
      <w:keepNext/>
      <w:outlineLvl w:val="1"/>
    </w:pPr>
    <w:rPr>
      <w:rFonts w:ascii="Arial" w:hAnsi="Arial" w:cs="Arial"/>
      <w:b/>
      <w:bCs/>
      <w:sz w:val="18"/>
      <w:szCs w:val="18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FD64A8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FD64A8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er">
    <w:name w:val="header"/>
    <w:basedOn w:val="Normal"/>
    <w:link w:val="HeaderChar"/>
    <w:uiPriority w:val="99"/>
    <w:rsid w:val="00B7173B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FD64A8"/>
    <w:rPr>
      <w:sz w:val="20"/>
      <w:szCs w:val="20"/>
    </w:rPr>
  </w:style>
  <w:style w:type="paragraph" w:styleId="Footer">
    <w:name w:val="footer"/>
    <w:basedOn w:val="Normal"/>
    <w:link w:val="FooterChar"/>
    <w:uiPriority w:val="99"/>
    <w:rsid w:val="00B7173B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FD64A8"/>
    <w:rPr>
      <w:sz w:val="20"/>
      <w:szCs w:val="20"/>
    </w:rPr>
  </w:style>
  <w:style w:type="character" w:styleId="PageNumber">
    <w:name w:val="page number"/>
    <w:basedOn w:val="DefaultParagraphFont"/>
    <w:uiPriority w:val="99"/>
    <w:rsid w:val="00B7173B"/>
  </w:style>
  <w:style w:type="paragraph" w:styleId="BalloonText">
    <w:name w:val="Balloon Text"/>
    <w:basedOn w:val="Normal"/>
    <w:link w:val="BalloonTextChar"/>
    <w:uiPriority w:val="99"/>
    <w:semiHidden/>
    <w:rsid w:val="006B3DAD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6B3DAD"/>
    <w:rPr>
      <w:rFonts w:ascii="Tahoma" w:hAnsi="Tahoma" w:cs="Tahoma"/>
      <w:sz w:val="16"/>
      <w:szCs w:val="16"/>
      <w:lang w:val="cs-CZ"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17</TotalTime>
  <Pages>2</Pages>
  <Words>44</Words>
  <Characters>262</Characters>
  <Application>Microsoft Office Outlook</Application>
  <DocSecurity>0</DocSecurity>
  <Lines>0</Lines>
  <Paragraphs>0</Paragraphs>
  <ScaleCrop>false</ScaleCrop>
  <Company>CONSTRUCT A&amp;D s.r.o.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Michal Janoušek</dc:creator>
  <cp:keywords/>
  <dc:description/>
  <cp:lastModifiedBy>Michal Janoušek</cp:lastModifiedBy>
  <cp:revision>6</cp:revision>
  <cp:lastPrinted>2011-03-31T09:03:00Z</cp:lastPrinted>
  <dcterms:created xsi:type="dcterms:W3CDTF">2011-03-15T12:55:00Z</dcterms:created>
  <dcterms:modified xsi:type="dcterms:W3CDTF">2011-03-31T09:03:00Z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548635110</vt:i4>
  </property>
  <property fmtid="{D5CDD505-2E9C-101B-9397-08002B2CF9AE}" pid="3" name="_EmailSubject">
    <vt:lpwstr>Návody</vt:lpwstr>
  </property>
  <property fmtid="{D5CDD505-2E9C-101B-9397-08002B2CF9AE}" pid="4" name="_AuthorEmail">
    <vt:lpwstr>janousek@construct.cz</vt:lpwstr>
  </property>
  <property fmtid="{D5CDD505-2E9C-101B-9397-08002B2CF9AE}" pid="5" name="_AuthorEmailDisplayName">
    <vt:lpwstr>Michal Janoušek</vt:lpwstr>
  </property>
  <property fmtid="{D5CDD505-2E9C-101B-9397-08002B2CF9AE}" pid="6" name="_ReviewingToolsShownOnce">
    <vt:lpwstr/>
  </property>
</Properties>
</file>