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235C" w:rsidRDefault="005E235C" w:rsidP="000E2D8F"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112pt;margin-top:77.75pt;width:31.9pt;height:18pt;rotation:270;z-index:251644416"/>
        </w:pict>
      </w:r>
      <w:r>
        <w:rPr>
          <w:noProof/>
        </w:rPr>
        <w:pict>
          <v:shape id="_x0000_s1027" type="#_x0000_t13" style="position:absolute;margin-left:311.85pt;margin-top:82.65pt;width:31.9pt;height:18pt;rotation:270;z-index:251664896"/>
        </w:pict>
      </w:r>
      <w:r w:rsidRPr="00A42D8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P3300001-" style="width:218.25pt;height:162pt;visibility:visible">
            <v:imagedata r:id="rId7" o:title=""/>
          </v:shape>
        </w:pict>
      </w:r>
      <w:r>
        <w:tab/>
      </w:r>
      <w:r w:rsidRPr="00A42D86">
        <w:rPr>
          <w:noProof/>
        </w:rPr>
        <w:pict>
          <v:shape id="Рисунок 2" o:spid="_x0000_i1026" type="#_x0000_t75" alt="P3300002-" style="width:218.25pt;height:162pt;visibility:visible">
            <v:imagedata r:id="rId8" o:title=""/>
          </v:shape>
        </w:pict>
      </w:r>
      <w:r>
        <w:tab/>
      </w:r>
      <w:r w:rsidRPr="00A42D86">
        <w:rPr>
          <w:noProof/>
        </w:rPr>
        <w:pict>
          <v:shape id="Рисунок 3" o:spid="_x0000_i1027" type="#_x0000_t75" alt="P3300003-" style="width:218.25pt;height:162pt;visibility:visible">
            <v:imagedata r:id="rId9" o:title=""/>
          </v:shape>
        </w:pict>
      </w:r>
    </w:p>
    <w:p w:rsidR="005E235C" w:rsidRDefault="005E235C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5E235C" w:rsidRDefault="005E235C" w:rsidP="000E2D8F">
      <w:r>
        <w:rPr>
          <w:noProof/>
        </w:rPr>
        <w:pict>
          <v:shape id="_x0000_s1028" type="#_x0000_t13" style="position:absolute;margin-left:147.95pt;margin-top:71.05pt;width:31.9pt;height:18pt;rotation:180;z-index:251646464"/>
        </w:pict>
      </w:r>
      <w:r>
        <w:rPr>
          <w:noProof/>
        </w:rPr>
        <w:pict>
          <v:shape id="_x0000_s1029" type="#_x0000_t13" style="position:absolute;margin-left:97.2pt;margin-top:56.25pt;width:31.9pt;height:18pt;rotation:180;z-index:251645440"/>
        </w:pict>
      </w:r>
      <w:r>
        <w:rPr>
          <w:noProof/>
        </w:rPr>
        <w:pict>
          <v:shape id="_x0000_s1030" type="#_x0000_t13" style="position:absolute;margin-left:341.85pt;margin-top:46.1pt;width:31.9pt;height:18pt;rotation:18099885fd;z-index:251649536"/>
        </w:pict>
      </w:r>
      <w:r>
        <w:rPr>
          <w:noProof/>
        </w:rPr>
        <w:pict>
          <v:shape id="_x0000_s1031" type="#_x0000_t13" style="position:absolute;margin-left:612.95pt;margin-top:57.05pt;width:31.9pt;height:18pt;rotation:4073221fd;z-index:251643392"/>
        </w:pict>
      </w:r>
      <w:r w:rsidRPr="00A42D86">
        <w:rPr>
          <w:noProof/>
        </w:rPr>
        <w:pict>
          <v:shape id="Рисунок 4" o:spid="_x0000_i1028" type="#_x0000_t75" alt="P3300016-z2_edited-1" style="width:219pt;height:164.25pt;visibility:visible">
            <v:imagedata r:id="rId10" o:title=""/>
          </v:shape>
        </w:pict>
      </w:r>
      <w:r>
        <w:tab/>
      </w:r>
      <w:r w:rsidRPr="00A42D86">
        <w:rPr>
          <w:noProof/>
        </w:rPr>
        <w:pict>
          <v:shape id="Рисунок 5" o:spid="_x0000_i1029" type="#_x0000_t75" alt="P3300006-" style="width:218.25pt;height:162pt;visibility:visible">
            <v:imagedata r:id="rId11" o:title=""/>
          </v:shape>
        </w:pict>
      </w:r>
      <w:r>
        <w:tab/>
      </w:r>
      <w:r w:rsidRPr="00A42D86">
        <w:rPr>
          <w:noProof/>
        </w:rPr>
        <w:pict>
          <v:shape id="Рисунок 6" o:spid="_x0000_i1030" type="#_x0000_t75" alt="P3300011-" style="width:218.25pt;height:162pt;visibility:visible">
            <v:imagedata r:id="rId12" o:title=""/>
          </v:shape>
        </w:pict>
      </w:r>
    </w:p>
    <w:p w:rsidR="005E235C" w:rsidRDefault="005E235C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5E235C" w:rsidRDefault="005E235C" w:rsidP="000E2D8F">
      <w:r>
        <w:rPr>
          <w:noProof/>
        </w:rPr>
        <w:pict>
          <v:shape id="_x0000_s1032" type="#_x0000_t13" style="position:absolute;margin-left:638.4pt;margin-top:26.15pt;width:31.9pt;height:18pt;rotation:8146839fd;z-index:251648512"/>
        </w:pict>
      </w:r>
      <w:r>
        <w:rPr>
          <w:noProof/>
        </w:rPr>
        <w:pict>
          <v:shape id="_x0000_s1033" type="#_x0000_t13" style="position:absolute;margin-left:558.9pt;margin-top:21.95pt;width:31.9pt;height:18pt;rotation:8146839fd;z-index:251647488"/>
        </w:pict>
      </w:r>
      <w:r w:rsidRPr="00A42D86">
        <w:rPr>
          <w:noProof/>
        </w:rPr>
        <w:pict>
          <v:shape id="Рисунок 7" o:spid="_x0000_i1031" type="#_x0000_t75" alt="P3300012-" style="width:218.25pt;height:162pt;visibility:visible">
            <v:imagedata r:id="rId13" o:title=""/>
          </v:shape>
        </w:pict>
      </w:r>
      <w:r>
        <w:tab/>
      </w:r>
      <w:r w:rsidRPr="00A42D86">
        <w:rPr>
          <w:noProof/>
        </w:rPr>
        <w:pict>
          <v:shape id="Рисунок 8" o:spid="_x0000_i1032" type="#_x0000_t75" alt="P3300013-" style="width:218.25pt;height:162pt;visibility:visible">
            <v:imagedata r:id="rId14" o:title=""/>
          </v:shape>
        </w:pict>
      </w:r>
      <w:r>
        <w:tab/>
      </w:r>
      <w:r w:rsidRPr="00A42D86">
        <w:rPr>
          <w:noProof/>
        </w:rPr>
        <w:pict>
          <v:shape id="Рисунок 9" o:spid="_x0000_i1033" type="#_x0000_t75" alt="P3300014-" style="width:218.25pt;height:162pt;visibility:visible">
            <v:imagedata r:id="rId15" o:title=""/>
          </v:shape>
        </w:pict>
      </w:r>
    </w:p>
    <w:p w:rsidR="005E235C" w:rsidRDefault="005E235C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5E235C" w:rsidRDefault="005E235C" w:rsidP="000E2D8F">
      <w:r>
        <w:rPr>
          <w:noProof/>
        </w:rPr>
        <w:pict>
          <v:shape id="_x0000_s1034" type="#_x0000_t13" style="position:absolute;margin-left:370.5pt;margin-top:69.9pt;width:31.9pt;height:18pt;rotation:4915092fd;z-index:251663872"/>
        </w:pict>
      </w:r>
      <w:r>
        <w:rPr>
          <w:noProof/>
        </w:rPr>
        <w:pict>
          <v:shape id="_x0000_s1035" type="#_x0000_t13" style="position:absolute;margin-left:310.25pt;margin-top:69.9pt;width:31.9pt;height:18pt;rotation:4915092fd;z-index:251650560"/>
        </w:pict>
      </w:r>
      <w:r>
        <w:rPr>
          <w:noProof/>
        </w:rPr>
        <w:pict>
          <v:shape id="_x0000_s1036" type="#_x0000_t13" style="position:absolute;margin-left:103.85pt;margin-top:84.55pt;width:31.9pt;height:18pt;rotation:1564066fd;z-index:251651584"/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659.35pt;margin-top:49.65pt;width:.05pt;height:29.9pt;flip:y;z-index:251659776" o:connectortype="straight" strokecolor="red" strokeweight="2pt">
            <v:stroke dashstyle="dash"/>
          </v:shape>
        </w:pict>
      </w:r>
      <w:r>
        <w:rPr>
          <w:noProof/>
        </w:rPr>
        <w:pict>
          <v:shape id="_x0000_s1038" type="#_x0000_t32" style="position:absolute;margin-left:631.8pt;margin-top:79.55pt;width:27.55pt;height:0;z-index:251661824" o:connectortype="straight" strokecolor="red" strokeweight="2pt">
            <v:stroke dashstyle="dash"/>
          </v:shape>
        </w:pict>
      </w:r>
      <w:r>
        <w:rPr>
          <w:noProof/>
        </w:rPr>
        <w:pict>
          <v:shape id="_x0000_s1039" type="#_x0000_t32" style="position:absolute;margin-left:628.15pt;margin-top:62.95pt;width:3.65pt;height:16.6pt;z-index:251662848" o:connectortype="straight" strokecolor="red" strokeweight="2pt">
            <v:stroke dashstyle="dash"/>
          </v:shape>
        </w:pict>
      </w:r>
      <w:r w:rsidRPr="00A42D86">
        <w:rPr>
          <w:noProof/>
        </w:rPr>
        <w:pict>
          <v:shape id="Рисунок 10" o:spid="_x0000_i1034" type="#_x0000_t75" alt="P3300015-" style="width:219.75pt;height:165pt;visibility:visible">
            <v:imagedata r:id="rId16" o:title=""/>
          </v:shape>
        </w:pict>
      </w:r>
      <w:r>
        <w:tab/>
      </w:r>
      <w:r w:rsidRPr="00A42D86">
        <w:rPr>
          <w:noProof/>
        </w:rPr>
        <w:pict>
          <v:shape id="Рисунок 11" o:spid="_x0000_i1035" type="#_x0000_t75" alt="P3300018-" style="width:218.25pt;height:162pt;visibility:visible">
            <v:imagedata r:id="rId17" o:title=""/>
          </v:shape>
        </w:pict>
      </w:r>
      <w:r>
        <w:tab/>
      </w:r>
      <w:r w:rsidRPr="00A42D86">
        <w:rPr>
          <w:noProof/>
        </w:rPr>
        <w:pict>
          <v:shape id="Рисунок 12" o:spid="_x0000_i1036" type="#_x0000_t75" alt="P3300019-" style="width:218.25pt;height:162pt;visibility:visible">
            <v:imagedata r:id="rId18" o:title=""/>
          </v:shape>
        </w:pict>
      </w:r>
    </w:p>
    <w:p w:rsidR="005E235C" w:rsidRDefault="005E235C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5E235C" w:rsidRDefault="005E235C" w:rsidP="000E2D8F">
      <w:r>
        <w:rPr>
          <w:noProof/>
        </w:rPr>
        <w:pict>
          <v:shape id="_x0000_s1040" type="#_x0000_t13" style="position:absolute;margin-left:605.55pt;margin-top:90.3pt;width:31.9pt;height:18pt;rotation:180;z-index:251654656"/>
        </w:pict>
      </w:r>
      <w:r>
        <w:rPr>
          <w:noProof/>
        </w:rPr>
        <w:pict>
          <v:shape id="_x0000_s1041" type="#_x0000_t13" style="position:absolute;margin-left:319.35pt;margin-top:95.75pt;width:31.9pt;height:18pt;rotation:-27233230fd;z-index:251653632"/>
        </w:pict>
      </w:r>
      <w:r>
        <w:rPr>
          <w:noProof/>
        </w:rPr>
        <w:pict>
          <v:shape id="_x0000_s1042" type="#_x0000_t32" style="position:absolute;margin-left:83.45pt;margin-top:93.65pt;width:37.45pt;height:3pt;flip:y;z-index:251658752" o:connectortype="straight" strokecolor="red" strokeweight="2pt">
            <v:stroke dashstyle="dash"/>
          </v:shape>
        </w:pict>
      </w:r>
      <w:r>
        <w:rPr>
          <w:noProof/>
        </w:rPr>
        <w:pict>
          <v:shape id="_x0000_s1043" type="#_x0000_t32" style="position:absolute;margin-left:117.55pt;margin-top:80.05pt;width:3.35pt;height:13.6pt;z-index:251660800" o:connectortype="straight" strokecolor="red" strokeweight="2pt">
            <v:stroke dashstyle="dash"/>
          </v:shape>
        </w:pict>
      </w:r>
      <w:r>
        <w:rPr>
          <w:noProof/>
        </w:rPr>
        <w:pict>
          <v:shape id="_x0000_s1044" type="#_x0000_t32" style="position:absolute;margin-left:83.45pt;margin-top:80.05pt;width:0;height:16.6pt;z-index:251657728" o:connectortype="straight" strokecolor="red" strokeweight="2pt">
            <v:stroke dashstyle="dash"/>
          </v:shape>
        </w:pict>
      </w:r>
      <w:r w:rsidRPr="00A42D86">
        <w:rPr>
          <w:noProof/>
        </w:rPr>
        <w:pict>
          <v:shape id="Рисунок 13" o:spid="_x0000_i1037" type="#_x0000_t75" alt="P3300021-" style="width:218.25pt;height:162pt;visibility:visible">
            <v:imagedata r:id="rId19" o:title=""/>
          </v:shape>
        </w:pict>
      </w:r>
      <w:r>
        <w:tab/>
      </w:r>
      <w:r w:rsidRPr="00A42D86">
        <w:rPr>
          <w:noProof/>
        </w:rPr>
        <w:pict>
          <v:shape id="Рисунок 14" o:spid="_x0000_i1038" type="#_x0000_t75" alt="P3300022-" style="width:218.25pt;height:162pt;visibility:visible">
            <v:imagedata r:id="rId20" o:title=""/>
          </v:shape>
        </w:pict>
      </w:r>
      <w:r>
        <w:tab/>
      </w:r>
      <w:r w:rsidRPr="00A42D86">
        <w:rPr>
          <w:noProof/>
        </w:rPr>
        <w:pict>
          <v:shape id="Рисунок 15" o:spid="_x0000_i1039" type="#_x0000_t75" alt="P3300024-" style="width:219pt;height:164.25pt;visibility:visible">
            <v:imagedata r:id="rId21" o:title=""/>
          </v:shape>
        </w:pict>
      </w:r>
    </w:p>
    <w:p w:rsidR="005E235C" w:rsidRDefault="005E235C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5E235C" w:rsidRDefault="005E235C" w:rsidP="000E2D8F">
      <w:r>
        <w:rPr>
          <w:noProof/>
        </w:rPr>
        <w:pict>
          <v:shape id="_x0000_s1045" type="#_x0000_t75" style="position:absolute;margin-left:180.7pt;margin-top:81.8pt;width:27pt;height:24pt;z-index:251671040" stroked="t" strokecolor="red" strokeweight="1.5pt">
            <v:imagedata r:id="rId22" o:title="" croptop="21031f" cropbottom="39675f" cropleft="55782f" cropright="5676f"/>
          </v:shape>
        </w:pict>
      </w:r>
      <w:r>
        <w:rPr>
          <w:noProof/>
        </w:rPr>
        <w:pict>
          <v:shape id="_x0000_s1046" type="#_x0000_t13" style="position:absolute;margin-left:149.75pt;margin-top:84pt;width:31.9pt;height:18pt;rotation:-35537361fd;z-index:251672064"/>
        </w:pict>
      </w:r>
      <w:r>
        <w:rPr>
          <w:noProof/>
        </w:rPr>
        <w:pict>
          <v:shape id="_x0000_s1047" type="#_x0000_t13" style="position:absolute;margin-left:116.3pt;margin-top:49.85pt;width:31.9pt;height:18pt;rotation:-43353908fd;z-index:251665920"/>
        </w:pict>
      </w:r>
      <w:r>
        <w:rPr>
          <w:noProof/>
        </w:rPr>
        <w:pict>
          <v:shape id="_x0000_s1048" type="#_x0000_t13" style="position:absolute;margin-left:352.5pt;margin-top:38.6pt;width:31.9pt;height:18pt;rotation:-43353908fd;z-index:251668992"/>
        </w:pict>
      </w:r>
      <w:r>
        <w:rPr>
          <w:noProof/>
        </w:rPr>
        <w:pict>
          <v:shape id="_x0000_s1049" type="#_x0000_t13" style="position:absolute;margin-left:322.7pt;margin-top:74.8pt;width:31.9pt;height:18pt;rotation:-43353908fd;z-index:251667968"/>
        </w:pict>
      </w:r>
      <w:r>
        <w:rPr>
          <w:noProof/>
        </w:rPr>
        <w:pict>
          <v:shape id="_x0000_s1050" type="#_x0000_t13" style="position:absolute;margin-left:652.65pt;margin-top:67.85pt;width:31.9pt;height:18pt;rotation:-37875809fd;z-index:251666944"/>
        </w:pict>
      </w:r>
      <w:r>
        <w:rPr>
          <w:noProof/>
        </w:rPr>
        <w:pict>
          <v:shape id="_x0000_s1051" type="#_x0000_t13" style="position:absolute;margin-left:10.75pt;margin-top:27.2pt;width:31.9pt;height:18pt;rotation:-43353908fd;z-index:251652608"/>
        </w:pict>
      </w:r>
      <w:r w:rsidRPr="00A42D86">
        <w:rPr>
          <w:noProof/>
        </w:rPr>
        <w:pict>
          <v:shape id="Рисунок 16" o:spid="_x0000_i1040" type="#_x0000_t75" alt="P3300028-" style="width:218.25pt;height:162pt;visibility:visible">
            <v:imagedata r:id="rId23" o:title="" blacklevel="1966f"/>
          </v:shape>
        </w:pict>
      </w:r>
      <w:r>
        <w:tab/>
      </w:r>
      <w:r w:rsidRPr="00A42D86">
        <w:rPr>
          <w:noProof/>
        </w:rPr>
        <w:pict>
          <v:shape id="Рисунок 17" o:spid="_x0000_i1041" type="#_x0000_t75" alt="P3300029-" style="width:218.25pt;height:162pt;visibility:visible">
            <v:imagedata r:id="rId24" o:title=""/>
          </v:shape>
        </w:pict>
      </w:r>
      <w:r>
        <w:tab/>
      </w:r>
      <w:r w:rsidRPr="00A42D86">
        <w:rPr>
          <w:noProof/>
        </w:rPr>
        <w:pict>
          <v:shape id="Рисунок 18" o:spid="_x0000_i1042" type="#_x0000_t75" alt="P3300030-" style="width:218.25pt;height:162pt;visibility:visible">
            <v:imagedata r:id="rId25" o:title=""/>
          </v:shape>
        </w:pict>
      </w:r>
    </w:p>
    <w:p w:rsidR="005E235C" w:rsidRDefault="005E235C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5E235C" w:rsidRDefault="005E235C" w:rsidP="000E2D8F">
      <w:r>
        <w:rPr>
          <w:noProof/>
        </w:rPr>
        <w:pict>
          <v:shape id="_x0000_s1052" type="#_x0000_t13" style="position:absolute;margin-left:95.4pt;margin-top:92.4pt;width:31.9pt;height:18pt;rotation:-30773440fd;z-index:251670016"/>
        </w:pict>
      </w:r>
      <w:r>
        <w:rPr>
          <w:noProof/>
        </w:rPr>
        <w:pict>
          <v:shape id="_x0000_s1053" type="#_x0000_t13" style="position:absolute;margin-left:71.1pt;margin-top:92.4pt;width:31.9pt;height:18pt;rotation:-30773440fd;z-index:251655680"/>
        </w:pict>
      </w:r>
      <w:r w:rsidRPr="00A42D86">
        <w:rPr>
          <w:noProof/>
        </w:rPr>
        <w:pict>
          <v:shape id="Рисунок 19" o:spid="_x0000_i1043" type="#_x0000_t75" alt="P3300031-" style="width:218.25pt;height:162pt;visibility:visible">
            <v:imagedata r:id="rId26" o:title=""/>
          </v:shape>
        </w:pict>
      </w:r>
      <w:r>
        <w:tab/>
      </w:r>
      <w:r w:rsidRPr="00A42D86">
        <w:rPr>
          <w:noProof/>
        </w:rPr>
        <w:pict>
          <v:shape id="Рисунок 20" o:spid="_x0000_i1044" type="#_x0000_t75" alt="P3300032-" style="width:218.25pt;height:162pt;visibility:visible">
            <v:imagedata r:id="rId27" o:title=""/>
          </v:shape>
        </w:pict>
      </w:r>
      <w:r>
        <w:tab/>
      </w:r>
      <w:r w:rsidRPr="00A42D86">
        <w:rPr>
          <w:noProof/>
        </w:rPr>
        <w:pict>
          <v:shape id="Рисунок 21" o:spid="_x0000_i1045" type="#_x0000_t75" alt="P3300033-" style="width:218.25pt;height:162pt;visibility:visible">
            <v:imagedata r:id="rId28" o:title=""/>
          </v:shape>
        </w:pict>
      </w:r>
    </w:p>
    <w:p w:rsidR="005E235C" w:rsidRDefault="005E235C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5E235C" w:rsidRDefault="005E235C" w:rsidP="000E2D8F"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54" type="#_x0000_t93" style="position:absolute;margin-left:609.95pt;margin-top:133.3pt;width:31.9pt;height:18pt;rotation:-4010818fd;z-index:251656704" fillcolor="red"/>
        </w:pict>
      </w:r>
      <w:r w:rsidRPr="00A42D86">
        <w:rPr>
          <w:noProof/>
        </w:rPr>
        <w:pict>
          <v:shape id="Рисунок 22" o:spid="_x0000_i1046" type="#_x0000_t75" alt="P3300034-" style="width:218.25pt;height:162pt;visibility:visible">
            <v:imagedata r:id="rId29" o:title=""/>
          </v:shape>
        </w:pict>
      </w:r>
      <w:r>
        <w:tab/>
      </w:r>
      <w:r w:rsidRPr="00A42D86">
        <w:rPr>
          <w:noProof/>
        </w:rPr>
        <w:pict>
          <v:shape id="Рисунок 23" o:spid="_x0000_i1047" type="#_x0000_t75" alt="P3300035-" style="width:218.25pt;height:162pt;visibility:visible">
            <v:imagedata r:id="rId30" o:title=""/>
          </v:shape>
        </w:pict>
      </w:r>
      <w:r>
        <w:tab/>
      </w:r>
      <w:r w:rsidRPr="00A42D86">
        <w:rPr>
          <w:noProof/>
        </w:rPr>
        <w:pict>
          <v:shape id="Рисунок 24" o:spid="_x0000_i1048" type="#_x0000_t75" alt="P3300036-" style="width:218.25pt;height:162pt;visibility:visible">
            <v:imagedata r:id="rId31" o:title=""/>
          </v:shape>
        </w:pict>
      </w:r>
    </w:p>
    <w:p w:rsidR="005E235C" w:rsidRDefault="005E235C" w:rsidP="000E2D8F">
      <w:r>
        <w:t>22.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24.</w:t>
      </w:r>
    </w:p>
    <w:p w:rsidR="005E235C" w:rsidRDefault="005E235C" w:rsidP="003F7E21">
      <w:pPr>
        <w:jc w:val="center"/>
      </w:pPr>
      <w:r w:rsidRPr="00A42D86">
        <w:rPr>
          <w:noProof/>
        </w:rPr>
        <w:pict>
          <v:shape id="Рисунок 25" o:spid="_x0000_i1049" type="#_x0000_t75" alt="P3300037-" style="width:330.75pt;height:168pt;visibility:visible">
            <v:imagedata r:id="rId32" o:title=""/>
          </v:shape>
        </w:pict>
      </w:r>
    </w:p>
    <w:p w:rsidR="005E235C" w:rsidRDefault="005E235C" w:rsidP="00DF39A2">
      <w:pPr>
        <w:ind w:left="2124"/>
      </w:pPr>
      <w:r>
        <w:t xml:space="preserve">          </w:t>
      </w:r>
    </w:p>
    <w:sectPr w:rsidR="005E235C" w:rsidSect="00D473EB">
      <w:footerReference w:type="default" r:id="rId33"/>
      <w:pgSz w:w="16838" w:h="11906" w:orient="landscape" w:code="9"/>
      <w:pgMar w:top="567" w:right="1021" w:bottom="426" w:left="1276" w:header="397" w:footer="3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E235C" w:rsidRDefault="005E235C">
      <w:r>
        <w:separator/>
      </w:r>
    </w:p>
  </w:endnote>
  <w:endnote w:type="continuationSeparator" w:id="1">
    <w:p w:rsidR="005E235C" w:rsidRDefault="005E23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235C" w:rsidRDefault="005E235C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5E235C" w:rsidRDefault="005E235C">
    <w:pPr>
      <w:pStyle w:val="Footer"/>
    </w:pPr>
    <w:r>
      <w:t>Hyundai Solaris man. 5st.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E235C" w:rsidRDefault="005E235C">
      <w:r>
        <w:separator/>
      </w:r>
    </w:p>
  </w:footnote>
  <w:footnote w:type="continuationSeparator" w:id="1">
    <w:p w:rsidR="005E235C" w:rsidRDefault="005E235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E2D8F"/>
    <w:rsid w:val="000333F2"/>
    <w:rsid w:val="00042973"/>
    <w:rsid w:val="00052FC1"/>
    <w:rsid w:val="000623D7"/>
    <w:rsid w:val="00093EFB"/>
    <w:rsid w:val="000E2D8F"/>
    <w:rsid w:val="001A5C86"/>
    <w:rsid w:val="001D01BC"/>
    <w:rsid w:val="00223F45"/>
    <w:rsid w:val="00253D91"/>
    <w:rsid w:val="0028545D"/>
    <w:rsid w:val="002C737D"/>
    <w:rsid w:val="002D361B"/>
    <w:rsid w:val="00316BFC"/>
    <w:rsid w:val="003F7E21"/>
    <w:rsid w:val="00426A5B"/>
    <w:rsid w:val="004517E0"/>
    <w:rsid w:val="00486D43"/>
    <w:rsid w:val="004B1E83"/>
    <w:rsid w:val="004C64F1"/>
    <w:rsid w:val="005134C0"/>
    <w:rsid w:val="00540645"/>
    <w:rsid w:val="00585A27"/>
    <w:rsid w:val="005E235C"/>
    <w:rsid w:val="00624A25"/>
    <w:rsid w:val="00694EBF"/>
    <w:rsid w:val="006B3DAD"/>
    <w:rsid w:val="006D05D8"/>
    <w:rsid w:val="007D15DC"/>
    <w:rsid w:val="00810132"/>
    <w:rsid w:val="008F78B7"/>
    <w:rsid w:val="00941378"/>
    <w:rsid w:val="00973541"/>
    <w:rsid w:val="009C7C4D"/>
    <w:rsid w:val="009D428A"/>
    <w:rsid w:val="00A42D86"/>
    <w:rsid w:val="00A44E1A"/>
    <w:rsid w:val="00AF7A3C"/>
    <w:rsid w:val="00B37840"/>
    <w:rsid w:val="00B7173B"/>
    <w:rsid w:val="00B818EA"/>
    <w:rsid w:val="00C12153"/>
    <w:rsid w:val="00C27FEA"/>
    <w:rsid w:val="00C458F0"/>
    <w:rsid w:val="00C77284"/>
    <w:rsid w:val="00D473EB"/>
    <w:rsid w:val="00DF39A2"/>
    <w:rsid w:val="00E406C4"/>
    <w:rsid w:val="00E82DC2"/>
    <w:rsid w:val="00E92259"/>
    <w:rsid w:val="00EC1911"/>
    <w:rsid w:val="00F076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73B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7173B"/>
    <w:pPr>
      <w:keepNext/>
      <w:outlineLvl w:val="0"/>
    </w:pPr>
    <w:rPr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7173B"/>
    <w:pPr>
      <w:keepNext/>
      <w:outlineLvl w:val="1"/>
    </w:pPr>
    <w:rPr>
      <w:rFonts w:ascii="Arial" w:hAnsi="Arial" w:cs="Arial"/>
      <w:b/>
      <w:bCs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73A7D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73A7D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er">
    <w:name w:val="header"/>
    <w:basedOn w:val="Normal"/>
    <w:link w:val="Head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73A7D"/>
    <w:rPr>
      <w:sz w:val="20"/>
      <w:szCs w:val="20"/>
    </w:rPr>
  </w:style>
  <w:style w:type="paragraph" w:styleId="Footer">
    <w:name w:val="footer"/>
    <w:basedOn w:val="Normal"/>
    <w:link w:val="Foot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73A7D"/>
    <w:rPr>
      <w:sz w:val="20"/>
      <w:szCs w:val="20"/>
    </w:rPr>
  </w:style>
  <w:style w:type="character" w:styleId="PageNumber">
    <w:name w:val="page number"/>
    <w:basedOn w:val="DefaultParagraphFont"/>
    <w:uiPriority w:val="99"/>
    <w:rsid w:val="00B7173B"/>
  </w:style>
  <w:style w:type="paragraph" w:styleId="BalloonText">
    <w:name w:val="Balloon Text"/>
    <w:basedOn w:val="Normal"/>
    <w:link w:val="BalloonTextChar"/>
    <w:uiPriority w:val="99"/>
    <w:semiHidden/>
    <w:rsid w:val="006B3D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</TotalTime>
  <Pages>3</Pages>
  <Words>39</Words>
  <Characters>234</Characters>
  <Application>Microsoft Office Outlook</Application>
  <DocSecurity>0</DocSecurity>
  <Lines>0</Lines>
  <Paragraphs>0</Paragraphs>
  <ScaleCrop>false</ScaleCrop>
  <Company>CONSTRUCT A&amp;D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Michal Janoušek</dc:creator>
  <cp:keywords/>
  <dc:description/>
  <cp:lastModifiedBy>Michal Janoušek</cp:lastModifiedBy>
  <cp:revision>2</cp:revision>
  <cp:lastPrinted>2011-04-06T06:44:00Z</cp:lastPrinted>
  <dcterms:created xsi:type="dcterms:W3CDTF">2011-04-06T06:51:00Z</dcterms:created>
  <dcterms:modified xsi:type="dcterms:W3CDTF">2011-04-06T06:51:00Z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